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31D1" w:rsidR="00EB3A58" w:rsidRDefault="00A032EA" w14:paraId="7B2DE8DC" w14:textId="77777777">
      <w:pPr>
        <w15:collapsed w:val="false"/>
        <w:rPr>
          <w:rFonts w:ascii="Arial" w:hAnsi="Arial" w:cs="Arial"/>
          <w:bCs/>
        </w:rPr>
      </w:pPr>
      <w:r w:rsidRPr="005A31D1">
        <w:rPr>
          <w:rFonts w:ascii="Arial" w:hAnsi="Arial" w:cs="Arial"/>
          <w:bCs/>
        </w:rPr>
        <w:t xml:space="preserve"> </w:t>
      </w:r>
      <w:r w:rsidRPr="005A31D1" w:rsidR="00EB3A58">
        <w:rPr>
          <w:rFonts w:ascii="Arial" w:hAnsi="Arial" w:cs="Arial"/>
          <w:bCs/>
        </w:rPr>
        <w:t>REPUBLIKA HRVATSKA</w:t>
      </w:r>
    </w:p>
    <w:p w:rsidR="0047286C" w:rsidRDefault="00EB3A58" w14:paraId="7E66DA22" w14:textId="4172CD5F">
      <w:pPr>
        <w:rPr>
          <w:rFonts w:ascii="Arial" w:hAnsi="Arial" w:cs="Arial"/>
        </w:rPr>
      </w:pPr>
      <w:r w:rsidRPr="005A31D1">
        <w:rPr>
          <w:rFonts w:ascii="Arial" w:hAnsi="Arial" w:cs="Arial"/>
          <w:bCs/>
        </w:rPr>
        <w:t>TRGOVAČKI SUD U RIJECI</w:t>
      </w:r>
    </w:p>
    <w:p w:rsidR="006270FF" w:rsidRDefault="006270FF" w14:paraId="4ACB4861" w14:textId="77777777">
      <w:pPr>
        <w:rPr>
          <w:rFonts w:ascii="Arial" w:hAnsi="Arial" w:cs="Arial"/>
        </w:rPr>
      </w:pPr>
    </w:p>
    <w:p w:rsidR="0054722A" w:rsidRDefault="0054722A" w14:paraId="42E5B2A3" w14:textId="77777777">
      <w:pPr>
        <w:rPr>
          <w:rFonts w:ascii="Arial" w:hAnsi="Arial" w:cs="Arial"/>
        </w:rPr>
      </w:pPr>
    </w:p>
    <w:p w:rsidRPr="005A31D1" w:rsidR="0054722A" w:rsidRDefault="0054722A" w14:paraId="66C73033" w14:textId="77777777">
      <w:pPr>
        <w:rPr>
          <w:rFonts w:ascii="Arial" w:hAnsi="Arial" w:cs="Arial"/>
        </w:rPr>
      </w:pPr>
    </w:p>
    <w:p w:rsidRPr="005A31D1" w:rsidR="00EB3A58" w:rsidRDefault="00EB3A58" w14:paraId="73A49F28" w14:textId="77777777">
      <w:pPr>
        <w:jc w:val="center"/>
        <w:rPr>
          <w:rFonts w:ascii="Arial" w:hAnsi="Arial" w:cs="Arial"/>
          <w:bCs/>
        </w:rPr>
      </w:pPr>
      <w:r w:rsidRPr="005A31D1">
        <w:rPr>
          <w:rFonts w:ascii="Arial" w:hAnsi="Arial" w:cs="Arial"/>
          <w:bCs/>
        </w:rPr>
        <w:t>Z A P I S N I K</w:t>
      </w:r>
    </w:p>
    <w:p w:rsidR="00F027D5" w:rsidP="00172CF8" w:rsidRDefault="00F027D5" w14:paraId="0D7AAD48" w14:textId="77777777">
      <w:pPr>
        <w:jc w:val="center"/>
        <w:rPr>
          <w:rFonts w:ascii="Arial" w:hAnsi="Arial" w:cs="Arial"/>
          <w:bCs/>
        </w:rPr>
      </w:pPr>
      <w:r w:rsidRPr="00F027D5">
        <w:rPr>
          <w:rFonts w:ascii="Arial" w:hAnsi="Arial" w:cs="Arial"/>
          <w:bCs/>
        </w:rPr>
        <w:t>s ročišta radi ispitivanja tražbina</w:t>
      </w:r>
    </w:p>
    <w:p w:rsidRPr="005A31D1" w:rsidR="00EB3A58" w:rsidP="00172CF8" w:rsidRDefault="00DD7E6B" w14:paraId="36565E6D" w14:textId="0C02B835">
      <w:pPr>
        <w:jc w:val="center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od </w:t>
      </w:r>
      <w:r w:rsidR="00C97B5F">
        <w:rPr>
          <w:rFonts w:ascii="Arial" w:hAnsi="Arial" w:cs="Arial"/>
        </w:rPr>
        <w:t>24. kolovoza 2026</w:t>
      </w:r>
      <w:r w:rsidR="00921E88">
        <w:rPr>
          <w:rFonts w:ascii="Arial" w:hAnsi="Arial" w:cs="Arial"/>
        </w:rPr>
        <w:t>.</w:t>
      </w:r>
    </w:p>
    <w:p w:rsidRPr="005A31D1" w:rsidR="00B67B01" w:rsidP="00BA3FC1" w:rsidRDefault="00172CF8" w14:paraId="2A714913" w14:textId="09F646C1">
      <w:pPr>
        <w:jc w:val="center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u predstečajnom postupku nad dužnikom trgovačkim društvom </w:t>
      </w:r>
      <w:r w:rsidRPr="00C97B5F" w:rsidR="00C97B5F">
        <w:rPr>
          <w:rFonts w:ascii="Arial" w:hAnsi="Arial" w:cs="Arial"/>
        </w:rPr>
        <w:t>SELIN društvo s ograničenom odgovornošću za trgovinu i usluge, Rijeka, Ante Starčevića 8, OIB: 41403416261</w:t>
      </w:r>
      <w:r w:rsidR="00C9159F">
        <w:rPr>
          <w:rFonts w:ascii="Arial" w:hAnsi="Arial" w:cs="Arial"/>
        </w:rPr>
        <w:t>.</w:t>
      </w:r>
      <w:r w:rsidR="005D27B7">
        <w:rPr>
          <w:rFonts w:ascii="Arial" w:hAnsi="Arial" w:cs="Arial"/>
        </w:rPr>
        <w:t xml:space="preserve"> </w:t>
      </w:r>
    </w:p>
    <w:p w:rsidR="0047286C" w:rsidP="00B67B01" w:rsidRDefault="0047286C" w14:paraId="570D30B2" w14:textId="77777777">
      <w:pPr>
        <w:jc w:val="both"/>
        <w:rPr>
          <w:rFonts w:ascii="Arial" w:hAnsi="Arial" w:cs="Arial"/>
          <w:bCs/>
        </w:rPr>
      </w:pPr>
    </w:p>
    <w:p w:rsidRPr="005A31D1" w:rsidR="0054722A" w:rsidP="00B67B01" w:rsidRDefault="0054722A" w14:paraId="0EC1B605" w14:textId="77777777">
      <w:pPr>
        <w:jc w:val="both"/>
        <w:rPr>
          <w:rFonts w:ascii="Arial" w:hAnsi="Arial" w:cs="Arial"/>
          <w:bCs/>
        </w:rPr>
      </w:pPr>
    </w:p>
    <w:p w:rsidRPr="005A31D1" w:rsidR="00EB3A58" w:rsidRDefault="00EB3A58" w14:paraId="301211DA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OD SUDA NAZOČNI:</w:t>
      </w:r>
    </w:p>
    <w:p w:rsidRPr="005A31D1" w:rsidR="00EB3A58" w:rsidRDefault="00DD7E6B" w14:paraId="4043B555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Daniela Korlević</w:t>
      </w:r>
      <w:r w:rsidR="00804BC3">
        <w:rPr>
          <w:rFonts w:ascii="Arial" w:hAnsi="Arial" w:cs="Arial"/>
        </w:rPr>
        <w:t>, sutkinja</w:t>
      </w:r>
    </w:p>
    <w:p w:rsidRPr="005A31D1" w:rsidR="00EB3A58" w:rsidRDefault="0053498F" w14:paraId="00904F41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Dajana Jurković</w:t>
      </w:r>
      <w:r w:rsidRPr="005A31D1" w:rsidR="00EB3A58">
        <w:rPr>
          <w:rFonts w:ascii="Arial" w:hAnsi="Arial" w:cs="Arial"/>
        </w:rPr>
        <w:t>, zapisničar</w:t>
      </w:r>
    </w:p>
    <w:p w:rsidR="0047286C" w:rsidRDefault="0047286C" w14:paraId="3B3D2E21" w14:textId="77777777">
      <w:pPr>
        <w:jc w:val="both"/>
        <w:rPr>
          <w:rFonts w:ascii="Arial" w:hAnsi="Arial" w:cs="Arial"/>
        </w:rPr>
      </w:pPr>
    </w:p>
    <w:p w:rsidRPr="005A31D1" w:rsidR="0054722A" w:rsidRDefault="0054722A" w14:paraId="503561EC" w14:textId="77777777">
      <w:pPr>
        <w:jc w:val="both"/>
        <w:rPr>
          <w:rFonts w:ascii="Arial" w:hAnsi="Arial" w:cs="Arial"/>
        </w:rPr>
      </w:pPr>
    </w:p>
    <w:p w:rsidRPr="005A31D1" w:rsidR="00EB3A58" w:rsidRDefault="00EB3A58" w14:paraId="351F86B3" w14:textId="18E28594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  <w:t xml:space="preserve">Početak u </w:t>
      </w:r>
      <w:r w:rsidR="00AB5492">
        <w:rPr>
          <w:rFonts w:ascii="Arial" w:hAnsi="Arial" w:cs="Arial"/>
        </w:rPr>
        <w:t>09</w:t>
      </w:r>
      <w:r w:rsidR="00921E88">
        <w:rPr>
          <w:rFonts w:ascii="Arial" w:hAnsi="Arial" w:cs="Arial"/>
        </w:rPr>
        <w:t>:0</w:t>
      </w:r>
      <w:r w:rsidRPr="005A31D1">
        <w:rPr>
          <w:rFonts w:ascii="Arial" w:hAnsi="Arial" w:cs="Arial"/>
        </w:rPr>
        <w:t xml:space="preserve">0 </w:t>
      </w:r>
    </w:p>
    <w:p w:rsidR="00FB0335" w:rsidRDefault="00FB0335" w14:paraId="157F56C0" w14:textId="77777777">
      <w:pPr>
        <w:jc w:val="both"/>
        <w:rPr>
          <w:rFonts w:ascii="Arial" w:hAnsi="Arial" w:cs="Arial"/>
        </w:rPr>
      </w:pPr>
    </w:p>
    <w:p w:rsidRPr="005A31D1" w:rsidR="0054722A" w:rsidRDefault="0054722A" w14:paraId="66904EFA" w14:textId="77777777">
      <w:pPr>
        <w:jc w:val="both"/>
        <w:rPr>
          <w:rFonts w:ascii="Arial" w:hAnsi="Arial" w:cs="Arial"/>
        </w:rPr>
      </w:pPr>
    </w:p>
    <w:p w:rsidRPr="00B05CD9" w:rsidR="007564F3" w:rsidP="00921E88" w:rsidRDefault="007564F3" w14:paraId="512FAF6F" w14:textId="632E3F64">
      <w:pPr>
        <w:jc w:val="both"/>
        <w:rPr>
          <w:rFonts w:ascii="Arial" w:hAnsi="Arial" w:cs="Arial"/>
        </w:rPr>
      </w:pPr>
      <w:r w:rsidRPr="00B05CD9">
        <w:rPr>
          <w:rFonts w:ascii="Arial" w:hAnsi="Arial" w:cs="Arial"/>
        </w:rPr>
        <w:tab/>
      </w:r>
      <w:r w:rsidRPr="00B05CD9" w:rsidR="00921E88">
        <w:rPr>
          <w:rFonts w:ascii="Arial" w:hAnsi="Arial" w:cs="Arial"/>
        </w:rPr>
        <w:t>Utv</w:t>
      </w:r>
      <w:r w:rsidRPr="00B05CD9" w:rsidR="00B05CD9">
        <w:rPr>
          <w:rFonts w:ascii="Arial" w:hAnsi="Arial" w:cs="Arial"/>
        </w:rPr>
        <w:t>rđuje se da</w:t>
      </w:r>
      <w:r w:rsidR="00C20A4E">
        <w:rPr>
          <w:rFonts w:ascii="Arial" w:hAnsi="Arial" w:cs="Arial"/>
        </w:rPr>
        <w:t xml:space="preserve"> </w:t>
      </w:r>
      <w:r w:rsidRPr="00B05CD9" w:rsidR="00B05CD9">
        <w:rPr>
          <w:rFonts w:ascii="Arial" w:hAnsi="Arial" w:cs="Arial"/>
        </w:rPr>
        <w:t>na</w:t>
      </w:r>
      <w:r w:rsidRPr="00B05CD9" w:rsidR="00921E88">
        <w:rPr>
          <w:rFonts w:ascii="Arial" w:hAnsi="Arial" w:cs="Arial"/>
        </w:rPr>
        <w:t xml:space="preserve"> ročišt</w:t>
      </w:r>
      <w:r w:rsidRPr="00B05CD9" w:rsidR="00B05CD9">
        <w:rPr>
          <w:rFonts w:ascii="Arial" w:hAnsi="Arial" w:cs="Arial"/>
        </w:rPr>
        <w:t>e</w:t>
      </w:r>
      <w:r w:rsidR="004A3D43">
        <w:rPr>
          <w:rFonts w:ascii="Arial" w:hAnsi="Arial" w:cs="Arial"/>
        </w:rPr>
        <w:t xml:space="preserve"> nije</w:t>
      </w:r>
      <w:r w:rsidRPr="00B05CD9" w:rsidR="00921E88">
        <w:rPr>
          <w:rFonts w:ascii="Arial" w:hAnsi="Arial" w:cs="Arial"/>
        </w:rPr>
        <w:t xml:space="preserve"> </w:t>
      </w:r>
      <w:r w:rsidR="00C20A4E">
        <w:rPr>
          <w:rFonts w:ascii="Arial" w:hAnsi="Arial" w:cs="Arial"/>
        </w:rPr>
        <w:t>pristupi</w:t>
      </w:r>
      <w:r w:rsidR="004A3D43">
        <w:rPr>
          <w:rFonts w:ascii="Arial" w:hAnsi="Arial" w:cs="Arial"/>
        </w:rPr>
        <w:t>la</w:t>
      </w:r>
      <w:r w:rsidRPr="00B05CD9" w:rsidR="00921E88">
        <w:rPr>
          <w:rFonts w:ascii="Arial" w:hAnsi="Arial" w:cs="Arial"/>
        </w:rPr>
        <w:t xml:space="preserve"> </w:t>
      </w:r>
      <w:r w:rsidRPr="00B05CD9" w:rsidR="00B05CD9">
        <w:rPr>
          <w:rFonts w:ascii="Arial" w:hAnsi="Arial" w:cs="Arial"/>
        </w:rPr>
        <w:t>povjereni</w:t>
      </w:r>
      <w:r w:rsidR="004A3D43">
        <w:rPr>
          <w:rFonts w:ascii="Arial" w:hAnsi="Arial" w:cs="Arial"/>
        </w:rPr>
        <w:t>ca</w:t>
      </w:r>
      <w:r w:rsidR="00C20A4E">
        <w:rPr>
          <w:rFonts w:ascii="Arial" w:hAnsi="Arial" w:cs="Arial"/>
        </w:rPr>
        <w:t xml:space="preserve"> </w:t>
      </w:r>
      <w:r w:rsidR="00C97B5F">
        <w:rPr>
          <w:rFonts w:ascii="Arial" w:hAnsi="Arial" w:cs="Arial"/>
        </w:rPr>
        <w:t xml:space="preserve">Antonia </w:t>
      </w:r>
      <w:proofErr w:type="spellStart"/>
      <w:r w:rsidR="00C97B5F">
        <w:rPr>
          <w:rFonts w:ascii="Arial" w:hAnsi="Arial" w:cs="Arial"/>
        </w:rPr>
        <w:t>Ljubenko</w:t>
      </w:r>
      <w:proofErr w:type="spellEnd"/>
      <w:r w:rsidRPr="00B05CD9" w:rsidR="00B05CD9">
        <w:rPr>
          <w:rFonts w:ascii="Arial" w:hAnsi="Arial" w:cs="Arial"/>
        </w:rPr>
        <w:t>.</w:t>
      </w:r>
    </w:p>
    <w:p w:rsidRPr="005A31D1" w:rsidR="00921E88" w:rsidP="00921E88" w:rsidRDefault="00921E88" w14:paraId="2D6A0B32" w14:textId="77777777">
      <w:pPr>
        <w:jc w:val="both"/>
        <w:rPr>
          <w:rFonts w:ascii="Arial" w:hAnsi="Arial" w:cs="Arial"/>
        </w:rPr>
      </w:pPr>
    </w:p>
    <w:p w:rsidR="0094253A" w:rsidRDefault="007564F3" w14:paraId="583C36C8" w14:textId="4F017B23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5A31D1" w:rsidR="00A2677F">
        <w:rPr>
          <w:rFonts w:ascii="Arial" w:hAnsi="Arial" w:cs="Arial"/>
        </w:rPr>
        <w:t xml:space="preserve">Utvrđuje se da </w:t>
      </w:r>
      <w:r w:rsidR="00C20A4E">
        <w:rPr>
          <w:rFonts w:ascii="Arial" w:hAnsi="Arial" w:cs="Arial"/>
        </w:rPr>
        <w:t xml:space="preserve">je </w:t>
      </w:r>
      <w:r w:rsidRPr="005A31D1" w:rsidR="00DD7E6B">
        <w:rPr>
          <w:rFonts w:ascii="Arial" w:hAnsi="Arial" w:cs="Arial"/>
        </w:rPr>
        <w:t xml:space="preserve">za dužnika </w:t>
      </w:r>
      <w:r w:rsidR="00354E7B">
        <w:rPr>
          <w:rFonts w:ascii="Arial" w:hAnsi="Arial" w:cs="Arial"/>
        </w:rPr>
        <w:t>pristupi</w:t>
      </w:r>
      <w:r w:rsidR="00A41906">
        <w:rPr>
          <w:rFonts w:ascii="Arial" w:hAnsi="Arial" w:cs="Arial"/>
        </w:rPr>
        <w:t xml:space="preserve">o pun. Filip Simić, </w:t>
      </w:r>
      <w:proofErr w:type="spellStart"/>
      <w:r w:rsidR="00A41906">
        <w:rPr>
          <w:rFonts w:ascii="Arial" w:hAnsi="Arial" w:cs="Arial"/>
        </w:rPr>
        <w:t>odvj</w:t>
      </w:r>
      <w:proofErr w:type="spellEnd"/>
      <w:r w:rsidR="00A41906">
        <w:rPr>
          <w:rFonts w:ascii="Arial" w:hAnsi="Arial" w:cs="Arial"/>
        </w:rPr>
        <w:t xml:space="preserve">. iz Pule, bez punomoći. </w:t>
      </w:r>
    </w:p>
    <w:p w:rsidRPr="005A31D1" w:rsidR="006749ED" w:rsidRDefault="005D27B7" w14:paraId="190E8AA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94595" w:rsidP="00D86A38" w:rsidRDefault="00F416F9" w14:paraId="5DE9BCAC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5A31D1" w:rsidR="00EB3A58">
        <w:rPr>
          <w:rFonts w:ascii="Arial" w:hAnsi="Arial" w:cs="Arial"/>
        </w:rPr>
        <w:t xml:space="preserve">Utvrđuje se da </w:t>
      </w:r>
      <w:r w:rsidR="00B46102">
        <w:rPr>
          <w:rFonts w:ascii="Arial" w:hAnsi="Arial" w:cs="Arial"/>
        </w:rPr>
        <w:t>su pristupili sljedeći vjerovnici:</w:t>
      </w:r>
    </w:p>
    <w:p w:rsidRPr="00A41906" w:rsidR="00356A58" w:rsidP="00356A58" w:rsidRDefault="00DC56C9" w14:paraId="6AF7FF6E" w14:textId="3E882D87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A41906">
        <w:rPr>
          <w:rFonts w:ascii="Arial" w:hAnsi="Arial" w:cs="Arial"/>
        </w:rPr>
        <w:t>Republiku Hrvatsku,</w:t>
      </w:r>
      <w:r w:rsidRPr="00A41906" w:rsidR="00C9159F">
        <w:rPr>
          <w:rFonts w:ascii="Arial" w:hAnsi="Arial" w:cs="Arial"/>
        </w:rPr>
        <w:t xml:space="preserve"> </w:t>
      </w:r>
      <w:r w:rsidRPr="00A41906" w:rsidR="00B05CD9">
        <w:rPr>
          <w:rFonts w:ascii="Arial" w:hAnsi="Arial" w:cs="Arial"/>
        </w:rPr>
        <w:t>Ministarstvo financija,</w:t>
      </w:r>
      <w:r w:rsidRPr="00A41906">
        <w:rPr>
          <w:rFonts w:ascii="Arial" w:hAnsi="Arial" w:cs="Arial"/>
        </w:rPr>
        <w:t xml:space="preserve"> zastupni</w:t>
      </w:r>
      <w:r w:rsidRPr="00A41906" w:rsidR="00A41906">
        <w:rPr>
          <w:rFonts w:ascii="Arial" w:hAnsi="Arial" w:cs="Arial"/>
        </w:rPr>
        <w:t>k</w:t>
      </w:r>
      <w:r w:rsidRPr="00A41906" w:rsidR="000E74F9">
        <w:rPr>
          <w:rFonts w:ascii="Arial" w:hAnsi="Arial" w:cs="Arial"/>
        </w:rPr>
        <w:t xml:space="preserve"> temeljem zakona </w:t>
      </w:r>
      <w:r w:rsidRPr="00A41906" w:rsidR="00A41906">
        <w:rPr>
          <w:rFonts w:ascii="Arial" w:hAnsi="Arial" w:cs="Arial"/>
        </w:rPr>
        <w:t xml:space="preserve">Gordan </w:t>
      </w:r>
      <w:proofErr w:type="spellStart"/>
      <w:r w:rsidRPr="00A41906" w:rsidR="00A41906">
        <w:rPr>
          <w:rFonts w:ascii="Arial" w:hAnsi="Arial" w:cs="Arial"/>
        </w:rPr>
        <w:t>Rokić</w:t>
      </w:r>
      <w:proofErr w:type="spellEnd"/>
      <w:r w:rsidRPr="00A41906" w:rsidR="000E74F9">
        <w:rPr>
          <w:rFonts w:ascii="Arial" w:hAnsi="Arial" w:cs="Arial"/>
        </w:rPr>
        <w:t xml:space="preserve">, </w:t>
      </w:r>
      <w:r w:rsidRPr="00A41906">
        <w:rPr>
          <w:rFonts w:ascii="Arial" w:hAnsi="Arial" w:cs="Arial"/>
        </w:rPr>
        <w:t>zamjeni</w:t>
      </w:r>
      <w:r w:rsidRPr="00A41906" w:rsidR="00A41906">
        <w:rPr>
          <w:rFonts w:ascii="Arial" w:hAnsi="Arial" w:cs="Arial"/>
        </w:rPr>
        <w:t>k</w:t>
      </w:r>
      <w:r w:rsidRPr="00A41906" w:rsidR="00162E99">
        <w:rPr>
          <w:rFonts w:ascii="Arial" w:hAnsi="Arial" w:cs="Arial"/>
        </w:rPr>
        <w:t xml:space="preserve"> ŽDO Rijeka</w:t>
      </w:r>
      <w:r w:rsidRPr="00A41906" w:rsidR="00354E7B">
        <w:rPr>
          <w:rFonts w:ascii="Arial" w:hAnsi="Arial" w:cs="Arial"/>
        </w:rPr>
        <w:t xml:space="preserve"> </w:t>
      </w:r>
    </w:p>
    <w:p w:rsidR="00A04386" w:rsidP="00A04386" w:rsidRDefault="00A04386" w14:paraId="470EFCD9" w14:textId="77777777">
      <w:pPr>
        <w:jc w:val="both"/>
        <w:rPr>
          <w:rFonts w:ascii="Arial" w:hAnsi="Arial" w:cs="Arial"/>
        </w:rPr>
      </w:pPr>
    </w:p>
    <w:p w:rsidRPr="005A31D1" w:rsidR="00997257" w:rsidP="00A41906" w:rsidRDefault="00A41906" w14:paraId="74657887" w14:textId="597A312A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Utvrđuje se da u spisu </w:t>
      </w:r>
      <w:proofErr w:type="spellStart"/>
      <w:r>
        <w:rPr>
          <w:rFonts w:ascii="Arial" w:hAnsi="Arial" w:cs="Arial"/>
          <w:bCs/>
        </w:rPr>
        <w:t>prileži</w:t>
      </w:r>
      <w:proofErr w:type="spellEnd"/>
      <w:r>
        <w:rPr>
          <w:rFonts w:ascii="Arial" w:hAnsi="Arial" w:cs="Arial"/>
          <w:bCs/>
        </w:rPr>
        <w:t xml:space="preserve"> podnesak povjerenika od 24. kolovoza 2026. u kojem obavještava sud da zbog zdravstvenih razloga nije u mogućnosti pristupiti ročištu radi ispitivanja tražbina, te prilaže nalaz od 21. kolovoza 2026. mag. </w:t>
      </w:r>
      <w:proofErr w:type="spellStart"/>
      <w:r>
        <w:rPr>
          <w:rFonts w:ascii="Arial" w:hAnsi="Arial" w:cs="Arial"/>
          <w:bCs/>
        </w:rPr>
        <w:t>physioth</w:t>
      </w:r>
      <w:proofErr w:type="spellEnd"/>
      <w:r>
        <w:rPr>
          <w:rFonts w:ascii="Arial" w:hAnsi="Arial" w:cs="Arial"/>
          <w:bCs/>
        </w:rPr>
        <w:t xml:space="preserve"> Marijana Peharec, Poliklinika za fizikalnu medicinu i rehabilitaciju "Peharec".</w:t>
      </w:r>
    </w:p>
    <w:p w:rsidR="004A3D43" w:rsidP="004A3D43" w:rsidRDefault="00A04386" w14:paraId="7B7445AF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</w:p>
    <w:p w:rsidRPr="004A3D43" w:rsidR="004A3D43" w:rsidP="001807C7" w:rsidRDefault="004A3D43" w14:paraId="19F5E751" w14:textId="7C715832">
      <w:pPr>
        <w:ind w:firstLine="708"/>
        <w:jc w:val="both"/>
        <w:rPr>
          <w:rFonts w:ascii="Arial" w:hAnsi="Arial" w:cs="Arial"/>
          <w:b/>
        </w:rPr>
      </w:pPr>
      <w:r w:rsidRPr="004A3D43">
        <w:rPr>
          <w:rFonts w:ascii="Arial" w:hAnsi="Arial" w:cs="Arial"/>
        </w:rPr>
        <w:t>Sudac donosi</w:t>
      </w:r>
    </w:p>
    <w:p w:rsidRPr="004A3D43" w:rsidR="004A3D43" w:rsidP="001807C7" w:rsidRDefault="004A3D43" w14:paraId="09B7C833" w14:textId="77777777">
      <w:pPr>
        <w:ind w:firstLine="708"/>
        <w:jc w:val="center"/>
        <w:rPr>
          <w:rFonts w:ascii="Arial" w:hAnsi="Arial" w:cs="Arial"/>
          <w:b/>
        </w:rPr>
      </w:pPr>
      <w:r w:rsidRPr="004A3D43">
        <w:rPr>
          <w:rFonts w:ascii="Arial" w:hAnsi="Arial" w:cs="Arial"/>
        </w:rPr>
        <w:t xml:space="preserve">r j e š e n j e </w:t>
      </w:r>
    </w:p>
    <w:p w:rsidRPr="004A3D43" w:rsidR="004A3D43" w:rsidP="001807C7" w:rsidRDefault="004A3D43" w14:paraId="6A8801B9" w14:textId="77777777">
      <w:pPr>
        <w:ind w:firstLine="708"/>
        <w:jc w:val="center"/>
        <w:rPr>
          <w:rFonts w:ascii="Arial" w:hAnsi="Arial" w:cs="Arial"/>
          <w:b/>
        </w:rPr>
      </w:pPr>
    </w:p>
    <w:p w:rsidRPr="004A3D43" w:rsidR="004A3D43" w:rsidP="00E66C01" w:rsidRDefault="004A3D43" w14:paraId="7EB7150F" w14:textId="21EC0863">
      <w:pPr>
        <w:ind w:firstLine="708"/>
        <w:jc w:val="both"/>
        <w:rPr>
          <w:rFonts w:ascii="Arial" w:hAnsi="Arial" w:cs="Arial"/>
          <w:b/>
        </w:rPr>
      </w:pPr>
      <w:r w:rsidRPr="004A3D43">
        <w:rPr>
          <w:rFonts w:ascii="Arial" w:hAnsi="Arial" w:cs="Arial"/>
        </w:rPr>
        <w:t xml:space="preserve">Slijedom navedenog današnje ročište </w:t>
      </w:r>
      <w:r w:rsidRPr="00A41906" w:rsidR="00A41906">
        <w:rPr>
          <w:rFonts w:ascii="Arial" w:hAnsi="Arial" w:cs="Arial"/>
        </w:rPr>
        <w:t xml:space="preserve">radi ispitivanja tražbina </w:t>
      </w:r>
      <w:r w:rsidRPr="004A3D43">
        <w:rPr>
          <w:rFonts w:ascii="Arial" w:hAnsi="Arial" w:cs="Arial"/>
        </w:rPr>
        <w:t xml:space="preserve">se odgađa, a slijedeće zakazuje za dan </w:t>
      </w:r>
    </w:p>
    <w:p w:rsidRPr="004A3D43" w:rsidR="004A3D43" w:rsidP="001807C7" w:rsidRDefault="004A3D43" w14:paraId="50AFCE25" w14:textId="77777777">
      <w:pPr>
        <w:ind w:firstLine="708"/>
        <w:rPr>
          <w:rFonts w:ascii="Arial" w:hAnsi="Arial" w:cs="Arial"/>
          <w:b/>
        </w:rPr>
      </w:pPr>
    </w:p>
    <w:p w:rsidRPr="004A3D43" w:rsidR="004A3D43" w:rsidP="00A41906" w:rsidRDefault="00A41906" w14:paraId="0384384A" w14:textId="3B17EBEF">
      <w:pPr>
        <w:ind w:left="2820" w:firstLine="12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3. rujna</w:t>
      </w:r>
      <w:r w:rsidRPr="004A3D43" w:rsidR="004A3D43">
        <w:rPr>
          <w:rFonts w:ascii="Arial" w:hAnsi="Arial" w:cs="Arial"/>
        </w:rPr>
        <w:t xml:space="preserve"> 2026. u </w:t>
      </w:r>
      <w:r>
        <w:rPr>
          <w:rFonts w:ascii="Arial" w:hAnsi="Arial" w:cs="Arial"/>
        </w:rPr>
        <w:t>09</w:t>
      </w:r>
      <w:r w:rsidRPr="004A3D43" w:rsidR="004A3D43">
        <w:rPr>
          <w:rFonts w:ascii="Arial" w:hAnsi="Arial" w:cs="Arial"/>
        </w:rPr>
        <w:t>:</w:t>
      </w:r>
      <w:r>
        <w:rPr>
          <w:rFonts w:ascii="Arial" w:hAnsi="Arial" w:cs="Arial"/>
        </w:rPr>
        <w:t>00</w:t>
      </w:r>
      <w:r w:rsidRPr="004A3D43" w:rsidR="004A3D43">
        <w:rPr>
          <w:rFonts w:ascii="Arial" w:hAnsi="Arial" w:cs="Arial"/>
        </w:rPr>
        <w:t xml:space="preserve"> </w:t>
      </w:r>
    </w:p>
    <w:p w:rsidRPr="004A3D43" w:rsidR="004A3D43" w:rsidP="001807C7" w:rsidRDefault="004A3D43" w14:paraId="02701001" w14:textId="77777777">
      <w:pPr>
        <w:jc w:val="center"/>
        <w:rPr>
          <w:rFonts w:ascii="Arial" w:hAnsi="Arial" w:cs="Arial"/>
          <w:b/>
        </w:rPr>
      </w:pPr>
      <w:r w:rsidRPr="004A3D43">
        <w:rPr>
          <w:rFonts w:ascii="Arial" w:hAnsi="Arial" w:cs="Arial"/>
        </w:rPr>
        <w:t xml:space="preserve">   kod Trgovačkog suda u Rijeci </w:t>
      </w:r>
    </w:p>
    <w:p w:rsidRPr="004A3D43" w:rsidR="004A3D43" w:rsidP="001807C7" w:rsidRDefault="004A3D43" w14:paraId="2022B4C8" w14:textId="77777777">
      <w:pPr>
        <w:jc w:val="center"/>
        <w:rPr>
          <w:rFonts w:ascii="Arial" w:hAnsi="Arial" w:cs="Arial"/>
          <w:b/>
        </w:rPr>
      </w:pPr>
      <w:r w:rsidRPr="004A3D43">
        <w:rPr>
          <w:rFonts w:ascii="Arial" w:hAnsi="Arial" w:cs="Arial"/>
        </w:rPr>
        <w:t>Zadarska ulica 1 i 3</w:t>
      </w:r>
    </w:p>
    <w:p w:rsidR="004A3D43" w:rsidP="005462C6" w:rsidRDefault="004A3D43" w14:paraId="77011CB8" w14:textId="4FF35904">
      <w:pPr>
        <w:jc w:val="center"/>
        <w:rPr>
          <w:rFonts w:ascii="Arial" w:hAnsi="Arial" w:cs="Arial"/>
        </w:rPr>
      </w:pPr>
      <w:r w:rsidRPr="004A3D43">
        <w:rPr>
          <w:rFonts w:ascii="Arial" w:hAnsi="Arial" w:cs="Arial"/>
        </w:rPr>
        <w:t>I. kat, sudnica broj 2</w:t>
      </w:r>
    </w:p>
    <w:p w:rsidR="0054722A" w:rsidP="005462C6" w:rsidRDefault="0054722A" w14:paraId="1667A5AB" w14:textId="77777777">
      <w:pPr>
        <w:jc w:val="center"/>
        <w:rPr>
          <w:rFonts w:ascii="Arial" w:hAnsi="Arial" w:cs="Arial"/>
          <w:b/>
        </w:rPr>
      </w:pPr>
    </w:p>
    <w:p w:rsidR="0054722A" w:rsidP="005462C6" w:rsidRDefault="0054722A" w14:paraId="38CB8093" w14:textId="77777777">
      <w:pPr>
        <w:jc w:val="center"/>
        <w:rPr>
          <w:rFonts w:ascii="Arial" w:hAnsi="Arial" w:cs="Arial"/>
          <w:b/>
        </w:rPr>
      </w:pPr>
    </w:p>
    <w:p w:rsidRPr="004A3D43" w:rsidR="0054722A" w:rsidP="005462C6" w:rsidRDefault="0054722A" w14:paraId="774A51E5" w14:textId="77777777">
      <w:pPr>
        <w:jc w:val="center"/>
        <w:rPr>
          <w:rFonts w:ascii="Arial" w:hAnsi="Arial" w:cs="Arial"/>
          <w:b/>
        </w:rPr>
      </w:pPr>
    </w:p>
    <w:p w:rsidRPr="004A3D43" w:rsidR="004A3D43" w:rsidP="00E66C01" w:rsidRDefault="004A3D43" w14:paraId="00B7BADB" w14:textId="750D0855">
      <w:pPr>
        <w:ind w:firstLine="708"/>
        <w:jc w:val="both"/>
        <w:rPr>
          <w:rFonts w:ascii="Arial" w:hAnsi="Arial" w:cs="Arial"/>
          <w:b/>
        </w:rPr>
      </w:pPr>
      <w:r w:rsidRPr="004A3D43">
        <w:rPr>
          <w:rFonts w:ascii="Arial" w:hAnsi="Arial" w:cs="Arial"/>
        </w:rPr>
        <w:lastRenderedPageBreak/>
        <w:t>što prisutn</w:t>
      </w:r>
      <w:r>
        <w:rPr>
          <w:rFonts w:ascii="Arial" w:hAnsi="Arial" w:cs="Arial"/>
        </w:rPr>
        <w:t>i</w:t>
      </w:r>
      <w:r w:rsidRPr="004A3D43">
        <w:rPr>
          <w:rFonts w:ascii="Arial" w:hAnsi="Arial" w:cs="Arial"/>
        </w:rPr>
        <w:t xml:space="preserve"> </w:t>
      </w:r>
      <w:r w:rsidR="005462C6">
        <w:rPr>
          <w:rFonts w:ascii="Arial" w:hAnsi="Arial" w:cs="Arial"/>
        </w:rPr>
        <w:t xml:space="preserve">pun. dužnika i </w:t>
      </w:r>
      <w:r>
        <w:rPr>
          <w:rFonts w:ascii="Arial" w:hAnsi="Arial" w:cs="Arial"/>
        </w:rPr>
        <w:t>vjerovni</w:t>
      </w:r>
      <w:r w:rsidR="005462C6">
        <w:rPr>
          <w:rFonts w:ascii="Arial" w:hAnsi="Arial" w:cs="Arial"/>
        </w:rPr>
        <w:t>k Republika Hrvatska</w:t>
      </w:r>
      <w:r>
        <w:rPr>
          <w:rFonts w:ascii="Arial" w:hAnsi="Arial" w:cs="Arial"/>
        </w:rPr>
        <w:t xml:space="preserve"> </w:t>
      </w:r>
      <w:r w:rsidRPr="004A3D43">
        <w:rPr>
          <w:rFonts w:ascii="Arial" w:hAnsi="Arial" w:cs="Arial"/>
        </w:rPr>
        <w:t>prima</w:t>
      </w:r>
      <w:r>
        <w:rPr>
          <w:rFonts w:ascii="Arial" w:hAnsi="Arial" w:cs="Arial"/>
        </w:rPr>
        <w:t>ju</w:t>
      </w:r>
      <w:r w:rsidRPr="004A3D43">
        <w:rPr>
          <w:rFonts w:ascii="Arial" w:hAnsi="Arial" w:cs="Arial"/>
        </w:rPr>
        <w:t xml:space="preserve"> na znanje te se smatra</w:t>
      </w:r>
      <w:r>
        <w:rPr>
          <w:rFonts w:ascii="Arial" w:hAnsi="Arial" w:cs="Arial"/>
        </w:rPr>
        <w:t>ju</w:t>
      </w:r>
      <w:r w:rsidRPr="004A3D43">
        <w:rPr>
          <w:rFonts w:ascii="Arial" w:hAnsi="Arial" w:cs="Arial"/>
        </w:rPr>
        <w:t xml:space="preserve"> uredno pozvan</w:t>
      </w:r>
      <w:r>
        <w:rPr>
          <w:rFonts w:ascii="Arial" w:hAnsi="Arial" w:cs="Arial"/>
        </w:rPr>
        <w:t>i</w:t>
      </w:r>
      <w:r w:rsidRPr="004A3D43">
        <w:rPr>
          <w:rFonts w:ascii="Arial" w:hAnsi="Arial" w:cs="Arial"/>
        </w:rPr>
        <w:t xml:space="preserve">m, a </w:t>
      </w:r>
      <w:r>
        <w:rPr>
          <w:rFonts w:ascii="Arial" w:hAnsi="Arial" w:cs="Arial"/>
        </w:rPr>
        <w:t>povjerenika</w:t>
      </w:r>
      <w:r w:rsidR="005462C6">
        <w:rPr>
          <w:rFonts w:ascii="Arial" w:hAnsi="Arial" w:cs="Arial"/>
        </w:rPr>
        <w:t xml:space="preserve"> i ostale vjerovnike</w:t>
      </w:r>
      <w:r w:rsidRPr="004A3D43">
        <w:rPr>
          <w:rFonts w:ascii="Arial" w:hAnsi="Arial" w:cs="Arial"/>
        </w:rPr>
        <w:t xml:space="preserve"> će se pozvati objavom ovog poziva na mrežnoj stranici e-Oglasne ploče suda.</w:t>
      </w:r>
    </w:p>
    <w:p w:rsidR="004A3D43" w:rsidP="004A3D43" w:rsidRDefault="004A3D43" w14:paraId="67972C4F" w14:textId="77777777">
      <w:pPr>
        <w:jc w:val="both"/>
        <w:rPr>
          <w:rFonts w:ascii="Arial" w:hAnsi="Arial" w:cs="Arial"/>
        </w:rPr>
      </w:pPr>
    </w:p>
    <w:p w:rsidRPr="005A31D1" w:rsidR="00A04386" w:rsidP="00A41906" w:rsidRDefault="00DC56C9" w14:paraId="59C2B452" w14:textId="536235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A700B7">
        <w:rPr>
          <w:rFonts w:ascii="Arial" w:hAnsi="Arial" w:cs="Arial"/>
        </w:rPr>
        <w:t>09</w:t>
      </w:r>
      <w:r w:rsidR="00B245AB">
        <w:rPr>
          <w:rFonts w:ascii="Arial" w:hAnsi="Arial" w:cs="Arial"/>
        </w:rPr>
        <w:t>:</w:t>
      </w:r>
      <w:r w:rsidR="005462C6">
        <w:rPr>
          <w:rFonts w:ascii="Arial" w:hAnsi="Arial" w:cs="Arial"/>
        </w:rPr>
        <w:t>05</w:t>
      </w:r>
    </w:p>
    <w:p w:rsidRPr="005A31D1" w:rsidR="00B164A6" w:rsidP="00A04386" w:rsidRDefault="00B164A6" w14:paraId="1D8C878E" w14:textId="77777777">
      <w:pPr>
        <w:jc w:val="both"/>
        <w:rPr>
          <w:rFonts w:ascii="Arial" w:hAnsi="Arial" w:cs="Arial"/>
        </w:rPr>
      </w:pPr>
    </w:p>
    <w:p w:rsidRPr="005A31D1" w:rsidR="0096446F" w:rsidP="00A04386" w:rsidRDefault="00781237" w14:paraId="0648598C" w14:textId="6C3D9B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804BC3">
        <w:rPr>
          <w:rFonts w:ascii="Arial" w:hAnsi="Arial" w:cs="Arial"/>
        </w:rPr>
        <w:t>Sutkinja</w:t>
      </w:r>
      <w:r w:rsidRPr="005A31D1" w:rsidR="00A04386">
        <w:rPr>
          <w:rFonts w:ascii="Arial" w:hAnsi="Arial" w:cs="Arial"/>
        </w:rPr>
        <w:t xml:space="preserve">   </w:t>
      </w:r>
      <w:r w:rsidR="00E53656">
        <w:rPr>
          <w:rFonts w:ascii="Arial" w:hAnsi="Arial" w:cs="Arial"/>
        </w:rPr>
        <w:t xml:space="preserve">                      </w:t>
      </w:r>
      <w:r w:rsidR="001740B0">
        <w:rPr>
          <w:rFonts w:ascii="Arial" w:hAnsi="Arial" w:cs="Arial"/>
        </w:rPr>
        <w:t xml:space="preserve"> </w:t>
      </w:r>
      <w:r w:rsidR="005462C6">
        <w:rPr>
          <w:rFonts w:ascii="Arial" w:hAnsi="Arial" w:cs="Arial"/>
        </w:rPr>
        <w:t>Vjerovnici</w:t>
      </w:r>
    </w:p>
    <w:p w:rsidR="0047286C" w:rsidP="00A04386" w:rsidRDefault="0047286C" w14:paraId="209FF8C6" w14:textId="77777777">
      <w:pPr>
        <w:jc w:val="both"/>
        <w:rPr>
          <w:rFonts w:ascii="Arial" w:hAnsi="Arial" w:cs="Arial"/>
        </w:rPr>
      </w:pPr>
    </w:p>
    <w:p w:rsidR="005462C6" w:rsidP="00A04386" w:rsidRDefault="005462C6" w14:paraId="4470DB45" w14:textId="77777777">
      <w:pPr>
        <w:jc w:val="both"/>
        <w:rPr>
          <w:rFonts w:ascii="Arial" w:hAnsi="Arial" w:cs="Arial"/>
        </w:rPr>
      </w:pPr>
    </w:p>
    <w:p w:rsidRPr="00286AE8" w:rsidR="0054722A" w:rsidP="00A04386" w:rsidRDefault="0054722A" w14:paraId="74A49B07" w14:textId="77777777">
      <w:pPr>
        <w:jc w:val="both"/>
        <w:rPr>
          <w:rFonts w:ascii="Arial" w:hAnsi="Arial" w:cs="Arial"/>
        </w:rPr>
      </w:pPr>
    </w:p>
    <w:p w:rsidRPr="005A31D1" w:rsidR="00E63CDB" w:rsidP="005462C6" w:rsidRDefault="00A04386" w14:paraId="23D17C6D" w14:textId="00CCE82B">
      <w:pPr>
        <w:jc w:val="both"/>
        <w:rPr>
          <w:rFonts w:ascii="Arial" w:hAnsi="Arial" w:cs="Arial"/>
        </w:rPr>
      </w:pPr>
      <w:r w:rsidRPr="00286AE8">
        <w:rPr>
          <w:rFonts w:ascii="Arial" w:hAnsi="Arial" w:cs="Arial"/>
        </w:rPr>
        <w:t xml:space="preserve">    </w:t>
      </w:r>
      <w:r w:rsidRPr="00286AE8" w:rsidR="00781237">
        <w:rPr>
          <w:rFonts w:ascii="Arial" w:hAnsi="Arial" w:cs="Arial"/>
        </w:rPr>
        <w:t xml:space="preserve">   </w:t>
      </w:r>
      <w:r w:rsidRPr="00286AE8" w:rsidR="00781237">
        <w:rPr>
          <w:rFonts w:ascii="Arial" w:hAnsi="Arial" w:cs="Arial"/>
        </w:rPr>
        <w:tab/>
      </w:r>
      <w:r w:rsidRPr="00286AE8" w:rsidR="00781237">
        <w:rPr>
          <w:rFonts w:ascii="Arial" w:hAnsi="Arial" w:cs="Arial"/>
        </w:rPr>
        <w:tab/>
      </w:r>
      <w:r w:rsidRPr="00286AE8" w:rsidR="00781237">
        <w:rPr>
          <w:rFonts w:ascii="Arial" w:hAnsi="Arial" w:cs="Arial"/>
        </w:rPr>
        <w:tab/>
        <w:t xml:space="preserve">                    </w:t>
      </w:r>
      <w:r w:rsidRPr="00286AE8" w:rsidR="00FB19F7">
        <w:rPr>
          <w:rFonts w:ascii="Arial" w:hAnsi="Arial" w:cs="Arial"/>
        </w:rPr>
        <w:t xml:space="preserve">  </w:t>
      </w:r>
      <w:r w:rsidRPr="00286AE8">
        <w:rPr>
          <w:rFonts w:ascii="Arial" w:hAnsi="Arial" w:cs="Arial"/>
        </w:rPr>
        <w:t xml:space="preserve">Zapisničar        </w:t>
      </w:r>
      <w:r w:rsidRPr="00286AE8" w:rsidR="00286AE8">
        <w:rPr>
          <w:rFonts w:ascii="Arial" w:hAnsi="Arial" w:cs="Arial"/>
        </w:rPr>
        <w:tab/>
      </w:r>
      <w:r w:rsidR="005462C6">
        <w:rPr>
          <w:rFonts w:ascii="Arial" w:hAnsi="Arial" w:cs="Arial"/>
        </w:rPr>
        <w:tab/>
        <w:t>Dužnik p.p.</w:t>
      </w:r>
      <w:r w:rsidRPr="005A31D1">
        <w:rPr>
          <w:rFonts w:ascii="Arial" w:hAnsi="Arial" w:cs="Arial"/>
        </w:rPr>
        <w:t xml:space="preserve"> </w:t>
      </w:r>
    </w:p>
    <w:sectPr w:rsidRPr="005A31D1" w:rsidR="00E63CDB" w:rsidSect="00781237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0E7B" w:rsidRDefault="00C90E7B" w14:paraId="6C286983" w14:textId="77777777">
      <w:r>
        <w:separator/>
      </w:r>
    </w:p>
  </w:endnote>
  <w:endnote w:type="continuationSeparator" w:id="0">
    <w:p w:rsidR="00C90E7B" w:rsidRDefault="00C90E7B" w14:paraId="66AF658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5A5F" w:rsidP="00E1199E" w:rsidRDefault="002E5A5F" w14:paraId="69791D85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5A5F" w:rsidRDefault="002E5A5F" w14:paraId="666E58B9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4AE1" w:rsidR="002E5A5F" w:rsidP="00E1199E" w:rsidRDefault="002E5A5F" w14:paraId="0AFC943E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0E4AE1">
      <w:rPr>
        <w:rStyle w:val="Brojstranice"/>
        <w:rFonts w:ascii="Arial" w:hAnsi="Arial" w:cs="Arial"/>
      </w:rPr>
      <w:fldChar w:fldCharType="begin"/>
    </w:r>
    <w:r w:rsidRPr="000E4AE1">
      <w:rPr>
        <w:rStyle w:val="Brojstranice"/>
        <w:rFonts w:ascii="Arial" w:hAnsi="Arial" w:cs="Arial"/>
      </w:rPr>
      <w:instrText xml:space="preserve">PAGE  </w:instrText>
    </w:r>
    <w:r w:rsidRPr="000E4AE1">
      <w:rPr>
        <w:rStyle w:val="Brojstranice"/>
        <w:rFonts w:ascii="Arial" w:hAnsi="Arial" w:cs="Arial"/>
      </w:rPr>
      <w:fldChar w:fldCharType="separate"/>
    </w:r>
    <w:r w:rsidR="001740B0">
      <w:rPr>
        <w:rStyle w:val="Brojstranice"/>
        <w:rFonts w:ascii="Arial" w:hAnsi="Arial" w:cs="Arial"/>
        <w:noProof/>
      </w:rPr>
      <w:t>3</w:t>
    </w:r>
    <w:r w:rsidRPr="000E4AE1">
      <w:rPr>
        <w:rStyle w:val="Brojstranice"/>
        <w:rFonts w:ascii="Arial" w:hAnsi="Arial" w:cs="Arial"/>
      </w:rPr>
      <w:fldChar w:fldCharType="end"/>
    </w:r>
  </w:p>
  <w:p w:rsidR="002E5A5F" w:rsidRDefault="002E5A5F" w14:paraId="16CFB5DD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0E7B" w:rsidRDefault="00C90E7B" w14:paraId="297D4223" w14:textId="77777777">
      <w:r>
        <w:separator/>
      </w:r>
    </w:p>
  </w:footnote>
  <w:footnote w:type="continuationSeparator" w:id="0">
    <w:p w:rsidR="00C90E7B" w:rsidRDefault="00C90E7B" w14:paraId="67DC8B5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21E88" w:rsidR="002E5A5F" w:rsidP="00921E88" w:rsidRDefault="002E5A5F" w14:paraId="556FF039" w14:textId="11E14360">
    <w:pPr>
      <w:jc w:val="right"/>
      <w:rPr>
        <w:rFonts w:ascii="Arial" w:hAnsi="Arial" w:cs="Arial"/>
        <w:bCs/>
      </w:rPr>
    </w:pPr>
    <w:r w:rsidRPr="007D1C22"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>
      <w:rPr>
        <w:rFonts w:ascii="Arial" w:hAnsi="Arial" w:cs="Arial"/>
      </w:rPr>
      <w:t>Poslovni broj S</w:t>
    </w:r>
    <w:r w:rsidR="005D27B7">
      <w:rPr>
        <w:rFonts w:ascii="Arial" w:hAnsi="Arial" w:cs="Arial"/>
      </w:rPr>
      <w:t>t</w:t>
    </w:r>
    <w:r>
      <w:rPr>
        <w:rFonts w:ascii="Arial" w:hAnsi="Arial" w:cs="Arial"/>
        <w:bCs/>
      </w:rPr>
      <w:t>-</w:t>
    </w:r>
    <w:r w:rsidR="00C97B5F">
      <w:rPr>
        <w:rFonts w:ascii="Arial" w:hAnsi="Arial" w:cs="Arial"/>
        <w:bCs/>
      </w:rPr>
      <w:t>182</w:t>
    </w:r>
    <w:r>
      <w:rPr>
        <w:rFonts w:ascii="Arial" w:hAnsi="Arial" w:cs="Arial"/>
        <w:bCs/>
      </w:rPr>
      <w:t>/202</w:t>
    </w:r>
    <w:r w:rsidR="00C97B5F">
      <w:rPr>
        <w:rFonts w:ascii="Arial" w:hAnsi="Arial" w:cs="Arial"/>
        <w:bCs/>
      </w:rPr>
      <w:t>6</w:t>
    </w:r>
    <w:r>
      <w:rPr>
        <w:rFonts w:ascii="Arial" w:hAnsi="Arial" w:cs="Arial"/>
        <w:bCs/>
      </w:rPr>
      <w:t>-</w:t>
    </w:r>
    <w:r w:rsidR="00DE5114">
      <w:rPr>
        <w:rFonts w:ascii="Arial" w:hAnsi="Arial" w:cs="Arial"/>
        <w:bCs/>
      </w:rPr>
      <w:t>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ilvl="0" w:tplc="6E36904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290650D"/>
    <w:multiLevelType w:val="hybridMultilevel"/>
    <w:tmpl w:val="F028B934"/>
    <w:lvl w:ilvl="0" w:tplc="7E28563E">
      <w:start w:val="1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E2263E8"/>
    <w:multiLevelType w:val="hybridMultilevel"/>
    <w:tmpl w:val="DE68D644"/>
    <w:lvl w:ilvl="0" w:tplc="9752AB0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B2F5D7E"/>
    <w:multiLevelType w:val="hybridMultilevel"/>
    <w:tmpl w:val="A0B0EE9C"/>
    <w:lvl w:ilvl="0" w:tplc="010ED11C">
      <w:start w:val="1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36"/>
    <w:rsid w:val="000007C2"/>
    <w:rsid w:val="00001F59"/>
    <w:rsid w:val="00002FC2"/>
    <w:rsid w:val="00003CE1"/>
    <w:rsid w:val="000040E4"/>
    <w:rsid w:val="00004E8C"/>
    <w:rsid w:val="00005238"/>
    <w:rsid w:val="00005FA6"/>
    <w:rsid w:val="00006429"/>
    <w:rsid w:val="0000706F"/>
    <w:rsid w:val="0000767C"/>
    <w:rsid w:val="000100BA"/>
    <w:rsid w:val="00010B22"/>
    <w:rsid w:val="00011F65"/>
    <w:rsid w:val="0001353A"/>
    <w:rsid w:val="0001471A"/>
    <w:rsid w:val="00015987"/>
    <w:rsid w:val="00015B6F"/>
    <w:rsid w:val="00017651"/>
    <w:rsid w:val="00020A72"/>
    <w:rsid w:val="00020BF1"/>
    <w:rsid w:val="00020C09"/>
    <w:rsid w:val="00020F1B"/>
    <w:rsid w:val="0002264F"/>
    <w:rsid w:val="000264D9"/>
    <w:rsid w:val="000305AE"/>
    <w:rsid w:val="00031FC5"/>
    <w:rsid w:val="00032528"/>
    <w:rsid w:val="00032C7A"/>
    <w:rsid w:val="00035C99"/>
    <w:rsid w:val="00035CFC"/>
    <w:rsid w:val="00036CF1"/>
    <w:rsid w:val="00037724"/>
    <w:rsid w:val="0004120E"/>
    <w:rsid w:val="00041F77"/>
    <w:rsid w:val="00042CA3"/>
    <w:rsid w:val="00046DC7"/>
    <w:rsid w:val="00047AC8"/>
    <w:rsid w:val="00050676"/>
    <w:rsid w:val="00050787"/>
    <w:rsid w:val="000517F3"/>
    <w:rsid w:val="00053324"/>
    <w:rsid w:val="000541C3"/>
    <w:rsid w:val="00055E4B"/>
    <w:rsid w:val="00056539"/>
    <w:rsid w:val="00056610"/>
    <w:rsid w:val="00057877"/>
    <w:rsid w:val="000600B4"/>
    <w:rsid w:val="0006187C"/>
    <w:rsid w:val="00062151"/>
    <w:rsid w:val="00063317"/>
    <w:rsid w:val="00063F62"/>
    <w:rsid w:val="00064745"/>
    <w:rsid w:val="00064CB9"/>
    <w:rsid w:val="00064D1E"/>
    <w:rsid w:val="000652CD"/>
    <w:rsid w:val="0006669B"/>
    <w:rsid w:val="000672E0"/>
    <w:rsid w:val="00070297"/>
    <w:rsid w:val="000718F2"/>
    <w:rsid w:val="00073DCF"/>
    <w:rsid w:val="000748F1"/>
    <w:rsid w:val="000766A9"/>
    <w:rsid w:val="00077D99"/>
    <w:rsid w:val="00081EED"/>
    <w:rsid w:val="0008259D"/>
    <w:rsid w:val="000879C1"/>
    <w:rsid w:val="00090325"/>
    <w:rsid w:val="00094168"/>
    <w:rsid w:val="0009455F"/>
    <w:rsid w:val="00094616"/>
    <w:rsid w:val="00095115"/>
    <w:rsid w:val="000958C0"/>
    <w:rsid w:val="000A07AB"/>
    <w:rsid w:val="000A1037"/>
    <w:rsid w:val="000A12BA"/>
    <w:rsid w:val="000A2353"/>
    <w:rsid w:val="000A2B44"/>
    <w:rsid w:val="000A35E8"/>
    <w:rsid w:val="000A4E23"/>
    <w:rsid w:val="000A6C5C"/>
    <w:rsid w:val="000B0F6C"/>
    <w:rsid w:val="000B1B34"/>
    <w:rsid w:val="000B4041"/>
    <w:rsid w:val="000B41F9"/>
    <w:rsid w:val="000B54E6"/>
    <w:rsid w:val="000C09FE"/>
    <w:rsid w:val="000C25E0"/>
    <w:rsid w:val="000C3056"/>
    <w:rsid w:val="000C32EB"/>
    <w:rsid w:val="000C42C7"/>
    <w:rsid w:val="000C44B7"/>
    <w:rsid w:val="000C48AA"/>
    <w:rsid w:val="000C62CC"/>
    <w:rsid w:val="000C6661"/>
    <w:rsid w:val="000C68FF"/>
    <w:rsid w:val="000C7CD3"/>
    <w:rsid w:val="000D0AA2"/>
    <w:rsid w:val="000D0FFF"/>
    <w:rsid w:val="000D10BC"/>
    <w:rsid w:val="000D2C4E"/>
    <w:rsid w:val="000D3E6D"/>
    <w:rsid w:val="000D462D"/>
    <w:rsid w:val="000D46A3"/>
    <w:rsid w:val="000D5987"/>
    <w:rsid w:val="000D71FE"/>
    <w:rsid w:val="000E0520"/>
    <w:rsid w:val="000E0968"/>
    <w:rsid w:val="000E2E82"/>
    <w:rsid w:val="000E307C"/>
    <w:rsid w:val="000E391B"/>
    <w:rsid w:val="000E4521"/>
    <w:rsid w:val="000E4AE1"/>
    <w:rsid w:val="000E5CD0"/>
    <w:rsid w:val="000E6110"/>
    <w:rsid w:val="000E6B2A"/>
    <w:rsid w:val="000E6C2E"/>
    <w:rsid w:val="000E74F9"/>
    <w:rsid w:val="000F0F92"/>
    <w:rsid w:val="000F3A6E"/>
    <w:rsid w:val="000F42F9"/>
    <w:rsid w:val="000F50D8"/>
    <w:rsid w:val="000F6541"/>
    <w:rsid w:val="000F6A08"/>
    <w:rsid w:val="00100ACF"/>
    <w:rsid w:val="00101FE0"/>
    <w:rsid w:val="001033EB"/>
    <w:rsid w:val="00103980"/>
    <w:rsid w:val="00103D9C"/>
    <w:rsid w:val="00105F5A"/>
    <w:rsid w:val="00106E92"/>
    <w:rsid w:val="001111FB"/>
    <w:rsid w:val="00112330"/>
    <w:rsid w:val="00114EB2"/>
    <w:rsid w:val="00115456"/>
    <w:rsid w:val="0011627B"/>
    <w:rsid w:val="001162B8"/>
    <w:rsid w:val="001163EF"/>
    <w:rsid w:val="0012079D"/>
    <w:rsid w:val="00122014"/>
    <w:rsid w:val="0012268E"/>
    <w:rsid w:val="001247AD"/>
    <w:rsid w:val="00125821"/>
    <w:rsid w:val="00127564"/>
    <w:rsid w:val="00127B16"/>
    <w:rsid w:val="00130397"/>
    <w:rsid w:val="00130A8C"/>
    <w:rsid w:val="00130E55"/>
    <w:rsid w:val="0013117B"/>
    <w:rsid w:val="001313BB"/>
    <w:rsid w:val="00131907"/>
    <w:rsid w:val="00131B0E"/>
    <w:rsid w:val="0013286A"/>
    <w:rsid w:val="00133887"/>
    <w:rsid w:val="00134B4F"/>
    <w:rsid w:val="00135EB7"/>
    <w:rsid w:val="0013654B"/>
    <w:rsid w:val="00137031"/>
    <w:rsid w:val="001371F7"/>
    <w:rsid w:val="00137ADD"/>
    <w:rsid w:val="00137DDB"/>
    <w:rsid w:val="001406CC"/>
    <w:rsid w:val="001413AF"/>
    <w:rsid w:val="00141523"/>
    <w:rsid w:val="00142316"/>
    <w:rsid w:val="0014328C"/>
    <w:rsid w:val="001433D1"/>
    <w:rsid w:val="001434AB"/>
    <w:rsid w:val="00144481"/>
    <w:rsid w:val="001447AB"/>
    <w:rsid w:val="00144BB0"/>
    <w:rsid w:val="0014633A"/>
    <w:rsid w:val="00146A0F"/>
    <w:rsid w:val="00150045"/>
    <w:rsid w:val="00150C37"/>
    <w:rsid w:val="00152EA5"/>
    <w:rsid w:val="00152EB5"/>
    <w:rsid w:val="00154042"/>
    <w:rsid w:val="00156A20"/>
    <w:rsid w:val="001608C3"/>
    <w:rsid w:val="00160CA5"/>
    <w:rsid w:val="00162E99"/>
    <w:rsid w:val="00164207"/>
    <w:rsid w:val="00164609"/>
    <w:rsid w:val="001647B1"/>
    <w:rsid w:val="00165E73"/>
    <w:rsid w:val="0017077F"/>
    <w:rsid w:val="00171206"/>
    <w:rsid w:val="001715EF"/>
    <w:rsid w:val="00171AB4"/>
    <w:rsid w:val="0017263A"/>
    <w:rsid w:val="00172649"/>
    <w:rsid w:val="00172CF8"/>
    <w:rsid w:val="001733C7"/>
    <w:rsid w:val="001740B0"/>
    <w:rsid w:val="001766BE"/>
    <w:rsid w:val="0017727F"/>
    <w:rsid w:val="0018350E"/>
    <w:rsid w:val="00184AFD"/>
    <w:rsid w:val="00186020"/>
    <w:rsid w:val="00187BEF"/>
    <w:rsid w:val="00190877"/>
    <w:rsid w:val="001908BC"/>
    <w:rsid w:val="00190C05"/>
    <w:rsid w:val="001915CE"/>
    <w:rsid w:val="0019169A"/>
    <w:rsid w:val="001917AC"/>
    <w:rsid w:val="00191C5D"/>
    <w:rsid w:val="0019313B"/>
    <w:rsid w:val="00193402"/>
    <w:rsid w:val="00193B0D"/>
    <w:rsid w:val="001940B4"/>
    <w:rsid w:val="0019491C"/>
    <w:rsid w:val="001950E7"/>
    <w:rsid w:val="001A06F0"/>
    <w:rsid w:val="001A0DAB"/>
    <w:rsid w:val="001A0ED1"/>
    <w:rsid w:val="001A2E9A"/>
    <w:rsid w:val="001A3A06"/>
    <w:rsid w:val="001A7102"/>
    <w:rsid w:val="001B239B"/>
    <w:rsid w:val="001B38B4"/>
    <w:rsid w:val="001B41A3"/>
    <w:rsid w:val="001B427A"/>
    <w:rsid w:val="001B4A69"/>
    <w:rsid w:val="001B69CC"/>
    <w:rsid w:val="001B7372"/>
    <w:rsid w:val="001C0B05"/>
    <w:rsid w:val="001C2279"/>
    <w:rsid w:val="001C35CA"/>
    <w:rsid w:val="001C43DB"/>
    <w:rsid w:val="001C4B05"/>
    <w:rsid w:val="001C6C17"/>
    <w:rsid w:val="001C72E3"/>
    <w:rsid w:val="001C7C2B"/>
    <w:rsid w:val="001C7D6A"/>
    <w:rsid w:val="001D011B"/>
    <w:rsid w:val="001D0350"/>
    <w:rsid w:val="001D1CE0"/>
    <w:rsid w:val="001E4D31"/>
    <w:rsid w:val="001E5B69"/>
    <w:rsid w:val="001E63B8"/>
    <w:rsid w:val="001E7EE3"/>
    <w:rsid w:val="001F0B27"/>
    <w:rsid w:val="001F15BA"/>
    <w:rsid w:val="001F292E"/>
    <w:rsid w:val="001F49FA"/>
    <w:rsid w:val="001F76A1"/>
    <w:rsid w:val="00200B5F"/>
    <w:rsid w:val="002038C4"/>
    <w:rsid w:val="00204D85"/>
    <w:rsid w:val="00206B74"/>
    <w:rsid w:val="002118EE"/>
    <w:rsid w:val="00211DAD"/>
    <w:rsid w:val="002145B9"/>
    <w:rsid w:val="002168CC"/>
    <w:rsid w:val="00216BFF"/>
    <w:rsid w:val="00217B62"/>
    <w:rsid w:val="00220A77"/>
    <w:rsid w:val="00220EDF"/>
    <w:rsid w:val="00220F7F"/>
    <w:rsid w:val="00221041"/>
    <w:rsid w:val="00221117"/>
    <w:rsid w:val="002221CB"/>
    <w:rsid w:val="0022284F"/>
    <w:rsid w:val="002248BD"/>
    <w:rsid w:val="00226E14"/>
    <w:rsid w:val="00226EA0"/>
    <w:rsid w:val="00227DF4"/>
    <w:rsid w:val="00230465"/>
    <w:rsid w:val="00230672"/>
    <w:rsid w:val="00230B27"/>
    <w:rsid w:val="002319B7"/>
    <w:rsid w:val="002334CE"/>
    <w:rsid w:val="0023393E"/>
    <w:rsid w:val="00233ECD"/>
    <w:rsid w:val="002346A9"/>
    <w:rsid w:val="0023605D"/>
    <w:rsid w:val="00236C58"/>
    <w:rsid w:val="0024013A"/>
    <w:rsid w:val="00241109"/>
    <w:rsid w:val="00241CC5"/>
    <w:rsid w:val="00243D70"/>
    <w:rsid w:val="00244183"/>
    <w:rsid w:val="00244629"/>
    <w:rsid w:val="00244B5A"/>
    <w:rsid w:val="00247F4A"/>
    <w:rsid w:val="002510FC"/>
    <w:rsid w:val="002514E7"/>
    <w:rsid w:val="002518F9"/>
    <w:rsid w:val="0025205B"/>
    <w:rsid w:val="00252EBF"/>
    <w:rsid w:val="00255E6B"/>
    <w:rsid w:val="00257AE0"/>
    <w:rsid w:val="00257B5E"/>
    <w:rsid w:val="00266FB9"/>
    <w:rsid w:val="002703B9"/>
    <w:rsid w:val="00272A25"/>
    <w:rsid w:val="00272D24"/>
    <w:rsid w:val="00273AE5"/>
    <w:rsid w:val="00276B6B"/>
    <w:rsid w:val="00277585"/>
    <w:rsid w:val="0028034A"/>
    <w:rsid w:val="00281152"/>
    <w:rsid w:val="00281554"/>
    <w:rsid w:val="0028236C"/>
    <w:rsid w:val="0028332E"/>
    <w:rsid w:val="00286AE8"/>
    <w:rsid w:val="0029062B"/>
    <w:rsid w:val="0029137F"/>
    <w:rsid w:val="0029243F"/>
    <w:rsid w:val="00293350"/>
    <w:rsid w:val="00293465"/>
    <w:rsid w:val="00293AE0"/>
    <w:rsid w:val="00293F26"/>
    <w:rsid w:val="00294192"/>
    <w:rsid w:val="00294BDF"/>
    <w:rsid w:val="00294FE3"/>
    <w:rsid w:val="00295812"/>
    <w:rsid w:val="00296E67"/>
    <w:rsid w:val="00297DA7"/>
    <w:rsid w:val="00297E47"/>
    <w:rsid w:val="00297F11"/>
    <w:rsid w:val="002A1082"/>
    <w:rsid w:val="002A2373"/>
    <w:rsid w:val="002A34D5"/>
    <w:rsid w:val="002A3A93"/>
    <w:rsid w:val="002A5389"/>
    <w:rsid w:val="002A6D5F"/>
    <w:rsid w:val="002A6E9B"/>
    <w:rsid w:val="002B0D98"/>
    <w:rsid w:val="002B1F53"/>
    <w:rsid w:val="002B2501"/>
    <w:rsid w:val="002B638B"/>
    <w:rsid w:val="002C03BC"/>
    <w:rsid w:val="002C49B3"/>
    <w:rsid w:val="002C7503"/>
    <w:rsid w:val="002D06CB"/>
    <w:rsid w:val="002D3E2E"/>
    <w:rsid w:val="002D559F"/>
    <w:rsid w:val="002D59B0"/>
    <w:rsid w:val="002D60EE"/>
    <w:rsid w:val="002D725B"/>
    <w:rsid w:val="002D7695"/>
    <w:rsid w:val="002E059F"/>
    <w:rsid w:val="002E20CA"/>
    <w:rsid w:val="002E5279"/>
    <w:rsid w:val="002E5380"/>
    <w:rsid w:val="002E5A5F"/>
    <w:rsid w:val="002F3080"/>
    <w:rsid w:val="002F3D76"/>
    <w:rsid w:val="002F4218"/>
    <w:rsid w:val="002F52CE"/>
    <w:rsid w:val="002F5C9A"/>
    <w:rsid w:val="002F668A"/>
    <w:rsid w:val="002F6A31"/>
    <w:rsid w:val="002F70A7"/>
    <w:rsid w:val="002F70B3"/>
    <w:rsid w:val="003012F5"/>
    <w:rsid w:val="00302860"/>
    <w:rsid w:val="00302ECB"/>
    <w:rsid w:val="003040BA"/>
    <w:rsid w:val="003045CB"/>
    <w:rsid w:val="00304F76"/>
    <w:rsid w:val="0030559E"/>
    <w:rsid w:val="0031070E"/>
    <w:rsid w:val="003119B7"/>
    <w:rsid w:val="0031253B"/>
    <w:rsid w:val="00313053"/>
    <w:rsid w:val="00313479"/>
    <w:rsid w:val="003139CC"/>
    <w:rsid w:val="00313C2A"/>
    <w:rsid w:val="00313E9E"/>
    <w:rsid w:val="00317575"/>
    <w:rsid w:val="003227A5"/>
    <w:rsid w:val="00324ED3"/>
    <w:rsid w:val="00326569"/>
    <w:rsid w:val="003273FC"/>
    <w:rsid w:val="00330EEE"/>
    <w:rsid w:val="003310D7"/>
    <w:rsid w:val="0033350A"/>
    <w:rsid w:val="00334ADA"/>
    <w:rsid w:val="003401B2"/>
    <w:rsid w:val="003409BE"/>
    <w:rsid w:val="00342A7E"/>
    <w:rsid w:val="00342C35"/>
    <w:rsid w:val="00344590"/>
    <w:rsid w:val="00345BB0"/>
    <w:rsid w:val="00346179"/>
    <w:rsid w:val="00346CDF"/>
    <w:rsid w:val="00346E63"/>
    <w:rsid w:val="0034715F"/>
    <w:rsid w:val="00347956"/>
    <w:rsid w:val="00352AB2"/>
    <w:rsid w:val="00354E7B"/>
    <w:rsid w:val="003561B7"/>
    <w:rsid w:val="00356A58"/>
    <w:rsid w:val="00356BED"/>
    <w:rsid w:val="00357CC1"/>
    <w:rsid w:val="00357F8C"/>
    <w:rsid w:val="00362C99"/>
    <w:rsid w:val="00362E74"/>
    <w:rsid w:val="003636C0"/>
    <w:rsid w:val="00365B94"/>
    <w:rsid w:val="00365F48"/>
    <w:rsid w:val="00366562"/>
    <w:rsid w:val="00366883"/>
    <w:rsid w:val="00367303"/>
    <w:rsid w:val="003702EF"/>
    <w:rsid w:val="003707C7"/>
    <w:rsid w:val="00370D2C"/>
    <w:rsid w:val="00371936"/>
    <w:rsid w:val="00373C38"/>
    <w:rsid w:val="0037461D"/>
    <w:rsid w:val="00374D7A"/>
    <w:rsid w:val="00375278"/>
    <w:rsid w:val="0037532A"/>
    <w:rsid w:val="003754AF"/>
    <w:rsid w:val="00376B96"/>
    <w:rsid w:val="00377B5A"/>
    <w:rsid w:val="00380815"/>
    <w:rsid w:val="0038095D"/>
    <w:rsid w:val="00381AE7"/>
    <w:rsid w:val="00382243"/>
    <w:rsid w:val="00383B20"/>
    <w:rsid w:val="00386B56"/>
    <w:rsid w:val="003872B3"/>
    <w:rsid w:val="003918C5"/>
    <w:rsid w:val="00391D37"/>
    <w:rsid w:val="00393163"/>
    <w:rsid w:val="00393D43"/>
    <w:rsid w:val="00394187"/>
    <w:rsid w:val="00394474"/>
    <w:rsid w:val="0039516F"/>
    <w:rsid w:val="0039761B"/>
    <w:rsid w:val="003A0788"/>
    <w:rsid w:val="003A44B5"/>
    <w:rsid w:val="003A4631"/>
    <w:rsid w:val="003A6B5A"/>
    <w:rsid w:val="003A720A"/>
    <w:rsid w:val="003B137E"/>
    <w:rsid w:val="003B13AE"/>
    <w:rsid w:val="003B22F2"/>
    <w:rsid w:val="003B2728"/>
    <w:rsid w:val="003B3B2F"/>
    <w:rsid w:val="003B6543"/>
    <w:rsid w:val="003C0789"/>
    <w:rsid w:val="003C5363"/>
    <w:rsid w:val="003C7360"/>
    <w:rsid w:val="003C7C23"/>
    <w:rsid w:val="003D044A"/>
    <w:rsid w:val="003D0678"/>
    <w:rsid w:val="003D23AD"/>
    <w:rsid w:val="003D2BFA"/>
    <w:rsid w:val="003D5761"/>
    <w:rsid w:val="003D71D4"/>
    <w:rsid w:val="003D7214"/>
    <w:rsid w:val="003E189F"/>
    <w:rsid w:val="003E2CB5"/>
    <w:rsid w:val="003E46D1"/>
    <w:rsid w:val="003E5708"/>
    <w:rsid w:val="003E67A6"/>
    <w:rsid w:val="003E751E"/>
    <w:rsid w:val="003E7846"/>
    <w:rsid w:val="003F35BA"/>
    <w:rsid w:val="003F4E2D"/>
    <w:rsid w:val="003F5592"/>
    <w:rsid w:val="003F616D"/>
    <w:rsid w:val="003F7826"/>
    <w:rsid w:val="003F7CBF"/>
    <w:rsid w:val="00400B0E"/>
    <w:rsid w:val="004027EC"/>
    <w:rsid w:val="004032F7"/>
    <w:rsid w:val="00403624"/>
    <w:rsid w:val="0040375D"/>
    <w:rsid w:val="004043F5"/>
    <w:rsid w:val="004078DE"/>
    <w:rsid w:val="00411924"/>
    <w:rsid w:val="00412001"/>
    <w:rsid w:val="004133C1"/>
    <w:rsid w:val="0041491E"/>
    <w:rsid w:val="00414AAC"/>
    <w:rsid w:val="00416B7D"/>
    <w:rsid w:val="00416D8F"/>
    <w:rsid w:val="00417462"/>
    <w:rsid w:val="00421133"/>
    <w:rsid w:val="0042272A"/>
    <w:rsid w:val="0042307C"/>
    <w:rsid w:val="00424C1F"/>
    <w:rsid w:val="00430A15"/>
    <w:rsid w:val="00430E0A"/>
    <w:rsid w:val="0043183E"/>
    <w:rsid w:val="004323BC"/>
    <w:rsid w:val="004341C5"/>
    <w:rsid w:val="0043470E"/>
    <w:rsid w:val="004354C8"/>
    <w:rsid w:val="0043639B"/>
    <w:rsid w:val="004370C5"/>
    <w:rsid w:val="00437ACA"/>
    <w:rsid w:val="004404E3"/>
    <w:rsid w:val="00441100"/>
    <w:rsid w:val="00441E31"/>
    <w:rsid w:val="0044413E"/>
    <w:rsid w:val="0044444B"/>
    <w:rsid w:val="00445A65"/>
    <w:rsid w:val="00445ADE"/>
    <w:rsid w:val="00446025"/>
    <w:rsid w:val="00446FB5"/>
    <w:rsid w:val="00451CCE"/>
    <w:rsid w:val="0045456A"/>
    <w:rsid w:val="00454AED"/>
    <w:rsid w:val="00455AB1"/>
    <w:rsid w:val="004568FE"/>
    <w:rsid w:val="00456A8D"/>
    <w:rsid w:val="00460AF4"/>
    <w:rsid w:val="00462F9E"/>
    <w:rsid w:val="00466D0C"/>
    <w:rsid w:val="0046783E"/>
    <w:rsid w:val="004703D6"/>
    <w:rsid w:val="004705AF"/>
    <w:rsid w:val="004723EF"/>
    <w:rsid w:val="0047286C"/>
    <w:rsid w:val="00475E1C"/>
    <w:rsid w:val="00476A02"/>
    <w:rsid w:val="00480D70"/>
    <w:rsid w:val="004822E8"/>
    <w:rsid w:val="0048373E"/>
    <w:rsid w:val="004837D9"/>
    <w:rsid w:val="0048502F"/>
    <w:rsid w:val="00485303"/>
    <w:rsid w:val="00485AF6"/>
    <w:rsid w:val="004871D0"/>
    <w:rsid w:val="00487B43"/>
    <w:rsid w:val="00487F60"/>
    <w:rsid w:val="00490352"/>
    <w:rsid w:val="00490D3E"/>
    <w:rsid w:val="004914FC"/>
    <w:rsid w:val="00492824"/>
    <w:rsid w:val="00494595"/>
    <w:rsid w:val="00496F58"/>
    <w:rsid w:val="00497031"/>
    <w:rsid w:val="004A03E6"/>
    <w:rsid w:val="004A1B60"/>
    <w:rsid w:val="004A3D1B"/>
    <w:rsid w:val="004A3D43"/>
    <w:rsid w:val="004A4474"/>
    <w:rsid w:val="004A44F6"/>
    <w:rsid w:val="004A6079"/>
    <w:rsid w:val="004B0C32"/>
    <w:rsid w:val="004B0CE2"/>
    <w:rsid w:val="004B124F"/>
    <w:rsid w:val="004B1AF1"/>
    <w:rsid w:val="004B24A2"/>
    <w:rsid w:val="004B44F0"/>
    <w:rsid w:val="004B57E6"/>
    <w:rsid w:val="004C195D"/>
    <w:rsid w:val="004C4187"/>
    <w:rsid w:val="004C42C6"/>
    <w:rsid w:val="004C49E2"/>
    <w:rsid w:val="004C554E"/>
    <w:rsid w:val="004C588B"/>
    <w:rsid w:val="004C6971"/>
    <w:rsid w:val="004C7A0B"/>
    <w:rsid w:val="004D0D19"/>
    <w:rsid w:val="004D14FB"/>
    <w:rsid w:val="004D3AB6"/>
    <w:rsid w:val="004D46F8"/>
    <w:rsid w:val="004D5C0C"/>
    <w:rsid w:val="004D5FD7"/>
    <w:rsid w:val="004E1F09"/>
    <w:rsid w:val="004E352B"/>
    <w:rsid w:val="004E4034"/>
    <w:rsid w:val="004E59A3"/>
    <w:rsid w:val="004E623B"/>
    <w:rsid w:val="004E7404"/>
    <w:rsid w:val="004F18CB"/>
    <w:rsid w:val="004F274D"/>
    <w:rsid w:val="004F42D6"/>
    <w:rsid w:val="0050084A"/>
    <w:rsid w:val="00502354"/>
    <w:rsid w:val="005024C6"/>
    <w:rsid w:val="0050286B"/>
    <w:rsid w:val="0050567D"/>
    <w:rsid w:val="005066B7"/>
    <w:rsid w:val="00507D06"/>
    <w:rsid w:val="00510EF8"/>
    <w:rsid w:val="0051161D"/>
    <w:rsid w:val="00511AE9"/>
    <w:rsid w:val="005130D5"/>
    <w:rsid w:val="00513586"/>
    <w:rsid w:val="00513CC4"/>
    <w:rsid w:val="00514F17"/>
    <w:rsid w:val="00515B62"/>
    <w:rsid w:val="00515E67"/>
    <w:rsid w:val="0051687A"/>
    <w:rsid w:val="005176A2"/>
    <w:rsid w:val="00520696"/>
    <w:rsid w:val="005219D7"/>
    <w:rsid w:val="00521D6F"/>
    <w:rsid w:val="005224D9"/>
    <w:rsid w:val="00527C48"/>
    <w:rsid w:val="0053029E"/>
    <w:rsid w:val="005310FA"/>
    <w:rsid w:val="00533457"/>
    <w:rsid w:val="0053376E"/>
    <w:rsid w:val="00533E48"/>
    <w:rsid w:val="00534043"/>
    <w:rsid w:val="0053424B"/>
    <w:rsid w:val="0053431E"/>
    <w:rsid w:val="00534466"/>
    <w:rsid w:val="0053498F"/>
    <w:rsid w:val="005369B4"/>
    <w:rsid w:val="005442A6"/>
    <w:rsid w:val="00544DFA"/>
    <w:rsid w:val="005462C6"/>
    <w:rsid w:val="0054722A"/>
    <w:rsid w:val="005509D5"/>
    <w:rsid w:val="00550AC9"/>
    <w:rsid w:val="0055177B"/>
    <w:rsid w:val="00551870"/>
    <w:rsid w:val="005527FA"/>
    <w:rsid w:val="00553680"/>
    <w:rsid w:val="00553C03"/>
    <w:rsid w:val="00553CC7"/>
    <w:rsid w:val="00554506"/>
    <w:rsid w:val="00555B07"/>
    <w:rsid w:val="00557CF8"/>
    <w:rsid w:val="00562728"/>
    <w:rsid w:val="0056278E"/>
    <w:rsid w:val="005635BB"/>
    <w:rsid w:val="00564128"/>
    <w:rsid w:val="00566129"/>
    <w:rsid w:val="00567B02"/>
    <w:rsid w:val="00570AAF"/>
    <w:rsid w:val="0057114A"/>
    <w:rsid w:val="00571A1B"/>
    <w:rsid w:val="0057262F"/>
    <w:rsid w:val="0057290C"/>
    <w:rsid w:val="0057304E"/>
    <w:rsid w:val="00573CE6"/>
    <w:rsid w:val="0057422B"/>
    <w:rsid w:val="005748D5"/>
    <w:rsid w:val="005765CF"/>
    <w:rsid w:val="00577990"/>
    <w:rsid w:val="0058067C"/>
    <w:rsid w:val="0058079B"/>
    <w:rsid w:val="00580A43"/>
    <w:rsid w:val="00581B1C"/>
    <w:rsid w:val="005827D2"/>
    <w:rsid w:val="00583EA4"/>
    <w:rsid w:val="00584278"/>
    <w:rsid w:val="00584990"/>
    <w:rsid w:val="005863BE"/>
    <w:rsid w:val="00586E89"/>
    <w:rsid w:val="0058756A"/>
    <w:rsid w:val="00590BA0"/>
    <w:rsid w:val="0059332A"/>
    <w:rsid w:val="00593AF8"/>
    <w:rsid w:val="00593B77"/>
    <w:rsid w:val="00593E0C"/>
    <w:rsid w:val="005950D0"/>
    <w:rsid w:val="00595ACE"/>
    <w:rsid w:val="00596586"/>
    <w:rsid w:val="00597841"/>
    <w:rsid w:val="005A149A"/>
    <w:rsid w:val="005A24E1"/>
    <w:rsid w:val="005A2C0C"/>
    <w:rsid w:val="005A2C94"/>
    <w:rsid w:val="005A2D15"/>
    <w:rsid w:val="005A31D1"/>
    <w:rsid w:val="005A3853"/>
    <w:rsid w:val="005A44D2"/>
    <w:rsid w:val="005A6B7C"/>
    <w:rsid w:val="005B0CEE"/>
    <w:rsid w:val="005B0D65"/>
    <w:rsid w:val="005B2D4C"/>
    <w:rsid w:val="005B5EE5"/>
    <w:rsid w:val="005B6855"/>
    <w:rsid w:val="005C19F2"/>
    <w:rsid w:val="005C2250"/>
    <w:rsid w:val="005C2375"/>
    <w:rsid w:val="005C34EB"/>
    <w:rsid w:val="005C3F19"/>
    <w:rsid w:val="005C4609"/>
    <w:rsid w:val="005C68FE"/>
    <w:rsid w:val="005C6A35"/>
    <w:rsid w:val="005D0E6D"/>
    <w:rsid w:val="005D0EE9"/>
    <w:rsid w:val="005D0F26"/>
    <w:rsid w:val="005D27B7"/>
    <w:rsid w:val="005D2FD1"/>
    <w:rsid w:val="005D475B"/>
    <w:rsid w:val="005D4BDC"/>
    <w:rsid w:val="005D57B1"/>
    <w:rsid w:val="005D6ECC"/>
    <w:rsid w:val="005E108D"/>
    <w:rsid w:val="005E12D9"/>
    <w:rsid w:val="005E136E"/>
    <w:rsid w:val="005E1421"/>
    <w:rsid w:val="005E1901"/>
    <w:rsid w:val="005E3402"/>
    <w:rsid w:val="005E3853"/>
    <w:rsid w:val="005E5E58"/>
    <w:rsid w:val="005E634C"/>
    <w:rsid w:val="005E7D04"/>
    <w:rsid w:val="005F19CC"/>
    <w:rsid w:val="005F2CCF"/>
    <w:rsid w:val="005F46F2"/>
    <w:rsid w:val="005F5120"/>
    <w:rsid w:val="005F6A80"/>
    <w:rsid w:val="005F7A8A"/>
    <w:rsid w:val="00600CB4"/>
    <w:rsid w:val="00601BAA"/>
    <w:rsid w:val="00602CF6"/>
    <w:rsid w:val="00602D48"/>
    <w:rsid w:val="0060348A"/>
    <w:rsid w:val="006044D7"/>
    <w:rsid w:val="00605DB4"/>
    <w:rsid w:val="00605ED5"/>
    <w:rsid w:val="0060642B"/>
    <w:rsid w:val="006069AF"/>
    <w:rsid w:val="00606BD3"/>
    <w:rsid w:val="00607D5A"/>
    <w:rsid w:val="006107E8"/>
    <w:rsid w:val="00610B2F"/>
    <w:rsid w:val="00610C38"/>
    <w:rsid w:val="0061107C"/>
    <w:rsid w:val="006111BE"/>
    <w:rsid w:val="006117FB"/>
    <w:rsid w:val="00611E51"/>
    <w:rsid w:val="0061305F"/>
    <w:rsid w:val="0061371D"/>
    <w:rsid w:val="00614167"/>
    <w:rsid w:val="00614576"/>
    <w:rsid w:val="006146E8"/>
    <w:rsid w:val="00614FBB"/>
    <w:rsid w:val="00620653"/>
    <w:rsid w:val="006212B2"/>
    <w:rsid w:val="006215EF"/>
    <w:rsid w:val="006222C4"/>
    <w:rsid w:val="006241A8"/>
    <w:rsid w:val="006243D2"/>
    <w:rsid w:val="0062454D"/>
    <w:rsid w:val="00625983"/>
    <w:rsid w:val="00625C5D"/>
    <w:rsid w:val="006270FF"/>
    <w:rsid w:val="00627DF6"/>
    <w:rsid w:val="0063094A"/>
    <w:rsid w:val="00630F82"/>
    <w:rsid w:val="006312D8"/>
    <w:rsid w:val="006312E2"/>
    <w:rsid w:val="00632671"/>
    <w:rsid w:val="00633A6F"/>
    <w:rsid w:val="006351A0"/>
    <w:rsid w:val="00637422"/>
    <w:rsid w:val="00641216"/>
    <w:rsid w:val="00641D84"/>
    <w:rsid w:val="0064313A"/>
    <w:rsid w:val="00643AF8"/>
    <w:rsid w:val="00643C97"/>
    <w:rsid w:val="00647F78"/>
    <w:rsid w:val="00650397"/>
    <w:rsid w:val="0065040F"/>
    <w:rsid w:val="0065073C"/>
    <w:rsid w:val="00650CA2"/>
    <w:rsid w:val="00651168"/>
    <w:rsid w:val="0065124B"/>
    <w:rsid w:val="006513CD"/>
    <w:rsid w:val="00651540"/>
    <w:rsid w:val="006528EC"/>
    <w:rsid w:val="00653363"/>
    <w:rsid w:val="00653618"/>
    <w:rsid w:val="00653817"/>
    <w:rsid w:val="00654AC6"/>
    <w:rsid w:val="00655B82"/>
    <w:rsid w:val="00656CEE"/>
    <w:rsid w:val="0066190D"/>
    <w:rsid w:val="00661B91"/>
    <w:rsid w:val="00664C8F"/>
    <w:rsid w:val="00664F9A"/>
    <w:rsid w:val="00664FA5"/>
    <w:rsid w:val="00666AB7"/>
    <w:rsid w:val="0066713E"/>
    <w:rsid w:val="00670FBB"/>
    <w:rsid w:val="00673386"/>
    <w:rsid w:val="00673FB5"/>
    <w:rsid w:val="0067417F"/>
    <w:rsid w:val="006749ED"/>
    <w:rsid w:val="00674AAB"/>
    <w:rsid w:val="00675715"/>
    <w:rsid w:val="00676066"/>
    <w:rsid w:val="00676C59"/>
    <w:rsid w:val="00680BD4"/>
    <w:rsid w:val="00681108"/>
    <w:rsid w:val="00683A91"/>
    <w:rsid w:val="00683EF2"/>
    <w:rsid w:val="00686780"/>
    <w:rsid w:val="00686D5D"/>
    <w:rsid w:val="006874A5"/>
    <w:rsid w:val="00687AC0"/>
    <w:rsid w:val="00691B28"/>
    <w:rsid w:val="006922FA"/>
    <w:rsid w:val="0069373A"/>
    <w:rsid w:val="0069389A"/>
    <w:rsid w:val="00695863"/>
    <w:rsid w:val="00696E6E"/>
    <w:rsid w:val="006974EE"/>
    <w:rsid w:val="006A0274"/>
    <w:rsid w:val="006A298E"/>
    <w:rsid w:val="006A2C0D"/>
    <w:rsid w:val="006A3BDE"/>
    <w:rsid w:val="006A476C"/>
    <w:rsid w:val="006A573B"/>
    <w:rsid w:val="006A62F3"/>
    <w:rsid w:val="006A6B96"/>
    <w:rsid w:val="006A6C42"/>
    <w:rsid w:val="006A6EBC"/>
    <w:rsid w:val="006A785A"/>
    <w:rsid w:val="006B03D4"/>
    <w:rsid w:val="006B2161"/>
    <w:rsid w:val="006B2392"/>
    <w:rsid w:val="006B265B"/>
    <w:rsid w:val="006B26F1"/>
    <w:rsid w:val="006B28DD"/>
    <w:rsid w:val="006B3A08"/>
    <w:rsid w:val="006B3F2C"/>
    <w:rsid w:val="006B4785"/>
    <w:rsid w:val="006B56F5"/>
    <w:rsid w:val="006B5C23"/>
    <w:rsid w:val="006B629A"/>
    <w:rsid w:val="006C1E0B"/>
    <w:rsid w:val="006C20C4"/>
    <w:rsid w:val="006C3157"/>
    <w:rsid w:val="006C4750"/>
    <w:rsid w:val="006C5615"/>
    <w:rsid w:val="006C6433"/>
    <w:rsid w:val="006C6900"/>
    <w:rsid w:val="006C7870"/>
    <w:rsid w:val="006D107B"/>
    <w:rsid w:val="006D10A6"/>
    <w:rsid w:val="006D19CA"/>
    <w:rsid w:val="006D19E2"/>
    <w:rsid w:val="006D417A"/>
    <w:rsid w:val="006D428B"/>
    <w:rsid w:val="006D5849"/>
    <w:rsid w:val="006D5C17"/>
    <w:rsid w:val="006D7B7C"/>
    <w:rsid w:val="006E0648"/>
    <w:rsid w:val="006E06B7"/>
    <w:rsid w:val="006F2C04"/>
    <w:rsid w:val="006F3328"/>
    <w:rsid w:val="006F33A0"/>
    <w:rsid w:val="006F372C"/>
    <w:rsid w:val="006F3AA0"/>
    <w:rsid w:val="006F3C51"/>
    <w:rsid w:val="006F3DA2"/>
    <w:rsid w:val="006F4734"/>
    <w:rsid w:val="006F4F8E"/>
    <w:rsid w:val="006F5AB4"/>
    <w:rsid w:val="006F5AED"/>
    <w:rsid w:val="006F6B7B"/>
    <w:rsid w:val="00705F62"/>
    <w:rsid w:val="00707040"/>
    <w:rsid w:val="00707EF6"/>
    <w:rsid w:val="00710C8B"/>
    <w:rsid w:val="00711E88"/>
    <w:rsid w:val="00712719"/>
    <w:rsid w:val="00712C20"/>
    <w:rsid w:val="00713262"/>
    <w:rsid w:val="0071763A"/>
    <w:rsid w:val="00717CDD"/>
    <w:rsid w:val="00717DBB"/>
    <w:rsid w:val="00717E05"/>
    <w:rsid w:val="00721219"/>
    <w:rsid w:val="007212B2"/>
    <w:rsid w:val="00722734"/>
    <w:rsid w:val="00722AAD"/>
    <w:rsid w:val="00722D84"/>
    <w:rsid w:val="007234D5"/>
    <w:rsid w:val="0072589D"/>
    <w:rsid w:val="00727C31"/>
    <w:rsid w:val="007307C5"/>
    <w:rsid w:val="00732B62"/>
    <w:rsid w:val="00732E23"/>
    <w:rsid w:val="007339C0"/>
    <w:rsid w:val="007353F1"/>
    <w:rsid w:val="00735769"/>
    <w:rsid w:val="0073625D"/>
    <w:rsid w:val="00736FCF"/>
    <w:rsid w:val="00743599"/>
    <w:rsid w:val="007443A5"/>
    <w:rsid w:val="007443CD"/>
    <w:rsid w:val="007445BE"/>
    <w:rsid w:val="00747237"/>
    <w:rsid w:val="00747775"/>
    <w:rsid w:val="00753128"/>
    <w:rsid w:val="00753183"/>
    <w:rsid w:val="00753817"/>
    <w:rsid w:val="00753FDD"/>
    <w:rsid w:val="007543D1"/>
    <w:rsid w:val="00755314"/>
    <w:rsid w:val="007564F3"/>
    <w:rsid w:val="00756714"/>
    <w:rsid w:val="00756C38"/>
    <w:rsid w:val="00757C79"/>
    <w:rsid w:val="0076049B"/>
    <w:rsid w:val="007604FB"/>
    <w:rsid w:val="00760D62"/>
    <w:rsid w:val="00761036"/>
    <w:rsid w:val="007612CC"/>
    <w:rsid w:val="007621DD"/>
    <w:rsid w:val="00767143"/>
    <w:rsid w:val="00771F63"/>
    <w:rsid w:val="00772DAE"/>
    <w:rsid w:val="00773C82"/>
    <w:rsid w:val="00773CD1"/>
    <w:rsid w:val="00776436"/>
    <w:rsid w:val="00776897"/>
    <w:rsid w:val="0077709D"/>
    <w:rsid w:val="00781237"/>
    <w:rsid w:val="0078177F"/>
    <w:rsid w:val="00783706"/>
    <w:rsid w:val="007865CC"/>
    <w:rsid w:val="0078755A"/>
    <w:rsid w:val="00787C9C"/>
    <w:rsid w:val="007925F8"/>
    <w:rsid w:val="00794200"/>
    <w:rsid w:val="0079504A"/>
    <w:rsid w:val="00795904"/>
    <w:rsid w:val="007970A0"/>
    <w:rsid w:val="007A2719"/>
    <w:rsid w:val="007A2C48"/>
    <w:rsid w:val="007A3809"/>
    <w:rsid w:val="007A55BD"/>
    <w:rsid w:val="007A5AF9"/>
    <w:rsid w:val="007A5C03"/>
    <w:rsid w:val="007B0503"/>
    <w:rsid w:val="007B14EA"/>
    <w:rsid w:val="007B1668"/>
    <w:rsid w:val="007B16E5"/>
    <w:rsid w:val="007B1E2D"/>
    <w:rsid w:val="007B3381"/>
    <w:rsid w:val="007B5B50"/>
    <w:rsid w:val="007B5F5C"/>
    <w:rsid w:val="007C009A"/>
    <w:rsid w:val="007C00AE"/>
    <w:rsid w:val="007C0530"/>
    <w:rsid w:val="007C24B0"/>
    <w:rsid w:val="007C36DE"/>
    <w:rsid w:val="007C3740"/>
    <w:rsid w:val="007C4758"/>
    <w:rsid w:val="007D1C22"/>
    <w:rsid w:val="007D28A6"/>
    <w:rsid w:val="007D33E2"/>
    <w:rsid w:val="007D3D25"/>
    <w:rsid w:val="007D508F"/>
    <w:rsid w:val="007D64B8"/>
    <w:rsid w:val="007D6944"/>
    <w:rsid w:val="007D707E"/>
    <w:rsid w:val="007E0B2B"/>
    <w:rsid w:val="007E3BBC"/>
    <w:rsid w:val="007E5568"/>
    <w:rsid w:val="007E67F3"/>
    <w:rsid w:val="007F11B9"/>
    <w:rsid w:val="007F3558"/>
    <w:rsid w:val="007F3DC9"/>
    <w:rsid w:val="007F4B42"/>
    <w:rsid w:val="007F6E98"/>
    <w:rsid w:val="007F7A89"/>
    <w:rsid w:val="00803B07"/>
    <w:rsid w:val="00804BC3"/>
    <w:rsid w:val="008053AB"/>
    <w:rsid w:val="00806228"/>
    <w:rsid w:val="00810DFD"/>
    <w:rsid w:val="008133DB"/>
    <w:rsid w:val="00814052"/>
    <w:rsid w:val="00816563"/>
    <w:rsid w:val="0082005D"/>
    <w:rsid w:val="00821329"/>
    <w:rsid w:val="0082268C"/>
    <w:rsid w:val="00822C49"/>
    <w:rsid w:val="008237DF"/>
    <w:rsid w:val="00823FD6"/>
    <w:rsid w:val="00824EF5"/>
    <w:rsid w:val="00824F23"/>
    <w:rsid w:val="00831732"/>
    <w:rsid w:val="00831956"/>
    <w:rsid w:val="00831B62"/>
    <w:rsid w:val="00831DAA"/>
    <w:rsid w:val="00832157"/>
    <w:rsid w:val="00832C6D"/>
    <w:rsid w:val="00833589"/>
    <w:rsid w:val="00833D9E"/>
    <w:rsid w:val="0083549F"/>
    <w:rsid w:val="008356AF"/>
    <w:rsid w:val="0083591D"/>
    <w:rsid w:val="00836CF9"/>
    <w:rsid w:val="0083704E"/>
    <w:rsid w:val="00837BB8"/>
    <w:rsid w:val="008425A5"/>
    <w:rsid w:val="00843281"/>
    <w:rsid w:val="00844B9E"/>
    <w:rsid w:val="00844DC6"/>
    <w:rsid w:val="00845A60"/>
    <w:rsid w:val="008472C8"/>
    <w:rsid w:val="00847764"/>
    <w:rsid w:val="00850005"/>
    <w:rsid w:val="00851EA2"/>
    <w:rsid w:val="008522A0"/>
    <w:rsid w:val="008538F3"/>
    <w:rsid w:val="00854865"/>
    <w:rsid w:val="00863BA5"/>
    <w:rsid w:val="00864D0D"/>
    <w:rsid w:val="008657CF"/>
    <w:rsid w:val="0086662B"/>
    <w:rsid w:val="00867116"/>
    <w:rsid w:val="0087050F"/>
    <w:rsid w:val="00870F95"/>
    <w:rsid w:val="00871634"/>
    <w:rsid w:val="0087217B"/>
    <w:rsid w:val="00875083"/>
    <w:rsid w:val="0087547D"/>
    <w:rsid w:val="00877644"/>
    <w:rsid w:val="0087779D"/>
    <w:rsid w:val="008807F9"/>
    <w:rsid w:val="0088108F"/>
    <w:rsid w:val="008812C8"/>
    <w:rsid w:val="008851C6"/>
    <w:rsid w:val="008859A6"/>
    <w:rsid w:val="008859ED"/>
    <w:rsid w:val="0088610A"/>
    <w:rsid w:val="00887E66"/>
    <w:rsid w:val="00887E7D"/>
    <w:rsid w:val="00891441"/>
    <w:rsid w:val="00892A56"/>
    <w:rsid w:val="00894034"/>
    <w:rsid w:val="00894864"/>
    <w:rsid w:val="00895C41"/>
    <w:rsid w:val="008A0717"/>
    <w:rsid w:val="008A0930"/>
    <w:rsid w:val="008A2AF6"/>
    <w:rsid w:val="008A348B"/>
    <w:rsid w:val="008A40C4"/>
    <w:rsid w:val="008A697C"/>
    <w:rsid w:val="008A6D91"/>
    <w:rsid w:val="008A6E09"/>
    <w:rsid w:val="008A7197"/>
    <w:rsid w:val="008B2F84"/>
    <w:rsid w:val="008B3CDF"/>
    <w:rsid w:val="008B48B5"/>
    <w:rsid w:val="008B5E6A"/>
    <w:rsid w:val="008B607B"/>
    <w:rsid w:val="008B7688"/>
    <w:rsid w:val="008B7B5C"/>
    <w:rsid w:val="008C0335"/>
    <w:rsid w:val="008C0F42"/>
    <w:rsid w:val="008C1D5B"/>
    <w:rsid w:val="008C3742"/>
    <w:rsid w:val="008C37E9"/>
    <w:rsid w:val="008C4881"/>
    <w:rsid w:val="008C49CA"/>
    <w:rsid w:val="008C4B8A"/>
    <w:rsid w:val="008C4BBD"/>
    <w:rsid w:val="008C6AE9"/>
    <w:rsid w:val="008D0948"/>
    <w:rsid w:val="008D20AB"/>
    <w:rsid w:val="008D4E0B"/>
    <w:rsid w:val="008D5BF6"/>
    <w:rsid w:val="008D7175"/>
    <w:rsid w:val="008E043C"/>
    <w:rsid w:val="008E0495"/>
    <w:rsid w:val="008E278A"/>
    <w:rsid w:val="008E4C31"/>
    <w:rsid w:val="008E63B2"/>
    <w:rsid w:val="008E7E1E"/>
    <w:rsid w:val="008F0581"/>
    <w:rsid w:val="008F3EA0"/>
    <w:rsid w:val="008F4E48"/>
    <w:rsid w:val="008F5E81"/>
    <w:rsid w:val="008F6174"/>
    <w:rsid w:val="008F6177"/>
    <w:rsid w:val="008F71E2"/>
    <w:rsid w:val="008F7A0B"/>
    <w:rsid w:val="009008BA"/>
    <w:rsid w:val="00902365"/>
    <w:rsid w:val="00904D24"/>
    <w:rsid w:val="00904F41"/>
    <w:rsid w:val="0090520F"/>
    <w:rsid w:val="009070C8"/>
    <w:rsid w:val="00907880"/>
    <w:rsid w:val="00910183"/>
    <w:rsid w:val="0091095E"/>
    <w:rsid w:val="0091182C"/>
    <w:rsid w:val="0091488B"/>
    <w:rsid w:val="009152D6"/>
    <w:rsid w:val="00915A38"/>
    <w:rsid w:val="00915A5B"/>
    <w:rsid w:val="00916043"/>
    <w:rsid w:val="00917138"/>
    <w:rsid w:val="00917A53"/>
    <w:rsid w:val="009213D2"/>
    <w:rsid w:val="00921914"/>
    <w:rsid w:val="00921E88"/>
    <w:rsid w:val="009224A8"/>
    <w:rsid w:val="00922662"/>
    <w:rsid w:val="0092529F"/>
    <w:rsid w:val="00925E79"/>
    <w:rsid w:val="00927E6C"/>
    <w:rsid w:val="009306DB"/>
    <w:rsid w:val="0093167B"/>
    <w:rsid w:val="0093242A"/>
    <w:rsid w:val="009325E6"/>
    <w:rsid w:val="00933D98"/>
    <w:rsid w:val="00934766"/>
    <w:rsid w:val="00934E54"/>
    <w:rsid w:val="0093520A"/>
    <w:rsid w:val="0093729B"/>
    <w:rsid w:val="009379B5"/>
    <w:rsid w:val="00941821"/>
    <w:rsid w:val="009419A4"/>
    <w:rsid w:val="0094253A"/>
    <w:rsid w:val="00943771"/>
    <w:rsid w:val="00944A79"/>
    <w:rsid w:val="0094719F"/>
    <w:rsid w:val="00947B77"/>
    <w:rsid w:val="00952629"/>
    <w:rsid w:val="0095429B"/>
    <w:rsid w:val="009551C1"/>
    <w:rsid w:val="00956A92"/>
    <w:rsid w:val="0095788E"/>
    <w:rsid w:val="009604AF"/>
    <w:rsid w:val="0096301E"/>
    <w:rsid w:val="00963D4C"/>
    <w:rsid w:val="0096446F"/>
    <w:rsid w:val="009644DD"/>
    <w:rsid w:val="009666EB"/>
    <w:rsid w:val="00970952"/>
    <w:rsid w:val="0097186B"/>
    <w:rsid w:val="00972A66"/>
    <w:rsid w:val="00974EC2"/>
    <w:rsid w:val="00977666"/>
    <w:rsid w:val="00977E25"/>
    <w:rsid w:val="00980007"/>
    <w:rsid w:val="009801D4"/>
    <w:rsid w:val="009804E2"/>
    <w:rsid w:val="0098240F"/>
    <w:rsid w:val="00982DEE"/>
    <w:rsid w:val="009836D9"/>
    <w:rsid w:val="00985442"/>
    <w:rsid w:val="00985C14"/>
    <w:rsid w:val="00986631"/>
    <w:rsid w:val="009876EB"/>
    <w:rsid w:val="009878D3"/>
    <w:rsid w:val="00990CD6"/>
    <w:rsid w:val="00991758"/>
    <w:rsid w:val="009930CF"/>
    <w:rsid w:val="00994548"/>
    <w:rsid w:val="00997257"/>
    <w:rsid w:val="009A0B38"/>
    <w:rsid w:val="009A1F01"/>
    <w:rsid w:val="009A305E"/>
    <w:rsid w:val="009A35C4"/>
    <w:rsid w:val="009A4D16"/>
    <w:rsid w:val="009A5BFC"/>
    <w:rsid w:val="009A65AB"/>
    <w:rsid w:val="009B0F71"/>
    <w:rsid w:val="009B245D"/>
    <w:rsid w:val="009B2F3A"/>
    <w:rsid w:val="009B30F4"/>
    <w:rsid w:val="009B3395"/>
    <w:rsid w:val="009B46B0"/>
    <w:rsid w:val="009B6627"/>
    <w:rsid w:val="009C075E"/>
    <w:rsid w:val="009C406B"/>
    <w:rsid w:val="009C42A9"/>
    <w:rsid w:val="009C4611"/>
    <w:rsid w:val="009C4BDD"/>
    <w:rsid w:val="009C6226"/>
    <w:rsid w:val="009C6CFC"/>
    <w:rsid w:val="009C6D33"/>
    <w:rsid w:val="009C7586"/>
    <w:rsid w:val="009D1116"/>
    <w:rsid w:val="009D13F6"/>
    <w:rsid w:val="009D471D"/>
    <w:rsid w:val="009D4952"/>
    <w:rsid w:val="009D5EF6"/>
    <w:rsid w:val="009D6C5F"/>
    <w:rsid w:val="009E33FF"/>
    <w:rsid w:val="009F1519"/>
    <w:rsid w:val="009F1E9C"/>
    <w:rsid w:val="009F22BB"/>
    <w:rsid w:val="009F264D"/>
    <w:rsid w:val="009F55EE"/>
    <w:rsid w:val="009F6A71"/>
    <w:rsid w:val="009F6CE0"/>
    <w:rsid w:val="00A032EA"/>
    <w:rsid w:val="00A03A23"/>
    <w:rsid w:val="00A04386"/>
    <w:rsid w:val="00A0595D"/>
    <w:rsid w:val="00A05C96"/>
    <w:rsid w:val="00A062B0"/>
    <w:rsid w:val="00A06A3C"/>
    <w:rsid w:val="00A07BA4"/>
    <w:rsid w:val="00A12440"/>
    <w:rsid w:val="00A128CC"/>
    <w:rsid w:val="00A13538"/>
    <w:rsid w:val="00A14AB5"/>
    <w:rsid w:val="00A165CB"/>
    <w:rsid w:val="00A16881"/>
    <w:rsid w:val="00A17FAC"/>
    <w:rsid w:val="00A20733"/>
    <w:rsid w:val="00A20A7A"/>
    <w:rsid w:val="00A20DF0"/>
    <w:rsid w:val="00A226C1"/>
    <w:rsid w:val="00A2271D"/>
    <w:rsid w:val="00A2480D"/>
    <w:rsid w:val="00A24AA3"/>
    <w:rsid w:val="00A2597C"/>
    <w:rsid w:val="00A2677F"/>
    <w:rsid w:val="00A26CFD"/>
    <w:rsid w:val="00A271A0"/>
    <w:rsid w:val="00A27DDC"/>
    <w:rsid w:val="00A30746"/>
    <w:rsid w:val="00A30899"/>
    <w:rsid w:val="00A30A7B"/>
    <w:rsid w:val="00A314C2"/>
    <w:rsid w:val="00A328F0"/>
    <w:rsid w:val="00A331C2"/>
    <w:rsid w:val="00A339DC"/>
    <w:rsid w:val="00A35A26"/>
    <w:rsid w:val="00A360CF"/>
    <w:rsid w:val="00A41906"/>
    <w:rsid w:val="00A43239"/>
    <w:rsid w:val="00A4356D"/>
    <w:rsid w:val="00A43DDF"/>
    <w:rsid w:val="00A44411"/>
    <w:rsid w:val="00A46B8A"/>
    <w:rsid w:val="00A505CB"/>
    <w:rsid w:val="00A5240A"/>
    <w:rsid w:val="00A524BE"/>
    <w:rsid w:val="00A52913"/>
    <w:rsid w:val="00A53097"/>
    <w:rsid w:val="00A54647"/>
    <w:rsid w:val="00A57948"/>
    <w:rsid w:val="00A57D40"/>
    <w:rsid w:val="00A60ACE"/>
    <w:rsid w:val="00A617B8"/>
    <w:rsid w:val="00A618A1"/>
    <w:rsid w:val="00A61994"/>
    <w:rsid w:val="00A61E0E"/>
    <w:rsid w:val="00A6231C"/>
    <w:rsid w:val="00A6559A"/>
    <w:rsid w:val="00A65DE7"/>
    <w:rsid w:val="00A67992"/>
    <w:rsid w:val="00A67F50"/>
    <w:rsid w:val="00A700B7"/>
    <w:rsid w:val="00A702D4"/>
    <w:rsid w:val="00A703E6"/>
    <w:rsid w:val="00A71303"/>
    <w:rsid w:val="00A71BAE"/>
    <w:rsid w:val="00A72D03"/>
    <w:rsid w:val="00A75A8B"/>
    <w:rsid w:val="00A76148"/>
    <w:rsid w:val="00A769EE"/>
    <w:rsid w:val="00A8031B"/>
    <w:rsid w:val="00A81720"/>
    <w:rsid w:val="00A81BED"/>
    <w:rsid w:val="00A82DD6"/>
    <w:rsid w:val="00A83849"/>
    <w:rsid w:val="00A839B9"/>
    <w:rsid w:val="00A83AE3"/>
    <w:rsid w:val="00A8454A"/>
    <w:rsid w:val="00A85879"/>
    <w:rsid w:val="00A90FFB"/>
    <w:rsid w:val="00A9551C"/>
    <w:rsid w:val="00A95801"/>
    <w:rsid w:val="00A95FD6"/>
    <w:rsid w:val="00A96936"/>
    <w:rsid w:val="00A96997"/>
    <w:rsid w:val="00A96B73"/>
    <w:rsid w:val="00AA0310"/>
    <w:rsid w:val="00AA0CAD"/>
    <w:rsid w:val="00AA2416"/>
    <w:rsid w:val="00AA4207"/>
    <w:rsid w:val="00AA6198"/>
    <w:rsid w:val="00AA6CA8"/>
    <w:rsid w:val="00AA743C"/>
    <w:rsid w:val="00AB02A0"/>
    <w:rsid w:val="00AB099D"/>
    <w:rsid w:val="00AB17FA"/>
    <w:rsid w:val="00AB1DDB"/>
    <w:rsid w:val="00AB2226"/>
    <w:rsid w:val="00AB3E82"/>
    <w:rsid w:val="00AB51BF"/>
    <w:rsid w:val="00AB5492"/>
    <w:rsid w:val="00AB5671"/>
    <w:rsid w:val="00AB7984"/>
    <w:rsid w:val="00AC13BF"/>
    <w:rsid w:val="00AC2EFB"/>
    <w:rsid w:val="00AC4008"/>
    <w:rsid w:val="00AC6B34"/>
    <w:rsid w:val="00AC7B6E"/>
    <w:rsid w:val="00AC7CD2"/>
    <w:rsid w:val="00AD0A1A"/>
    <w:rsid w:val="00AD0D15"/>
    <w:rsid w:val="00AD1508"/>
    <w:rsid w:val="00AD1F94"/>
    <w:rsid w:val="00AD299B"/>
    <w:rsid w:val="00AD3B9A"/>
    <w:rsid w:val="00AD5D71"/>
    <w:rsid w:val="00AD60F5"/>
    <w:rsid w:val="00AD6608"/>
    <w:rsid w:val="00AD765D"/>
    <w:rsid w:val="00AD7991"/>
    <w:rsid w:val="00AE1394"/>
    <w:rsid w:val="00AE1A86"/>
    <w:rsid w:val="00AE22A3"/>
    <w:rsid w:val="00AE2625"/>
    <w:rsid w:val="00AE2C8E"/>
    <w:rsid w:val="00AE3207"/>
    <w:rsid w:val="00AE32DD"/>
    <w:rsid w:val="00AE37AD"/>
    <w:rsid w:val="00AE4F2D"/>
    <w:rsid w:val="00AE73D4"/>
    <w:rsid w:val="00AF1D3D"/>
    <w:rsid w:val="00AF52D3"/>
    <w:rsid w:val="00B005AF"/>
    <w:rsid w:val="00B0073F"/>
    <w:rsid w:val="00B015D8"/>
    <w:rsid w:val="00B01605"/>
    <w:rsid w:val="00B021E3"/>
    <w:rsid w:val="00B02DA5"/>
    <w:rsid w:val="00B02FF2"/>
    <w:rsid w:val="00B03E61"/>
    <w:rsid w:val="00B054E5"/>
    <w:rsid w:val="00B05CD9"/>
    <w:rsid w:val="00B05F7B"/>
    <w:rsid w:val="00B06630"/>
    <w:rsid w:val="00B11684"/>
    <w:rsid w:val="00B12574"/>
    <w:rsid w:val="00B13358"/>
    <w:rsid w:val="00B164A6"/>
    <w:rsid w:val="00B16E9D"/>
    <w:rsid w:val="00B22B57"/>
    <w:rsid w:val="00B245AB"/>
    <w:rsid w:val="00B25D7C"/>
    <w:rsid w:val="00B26E66"/>
    <w:rsid w:val="00B325F6"/>
    <w:rsid w:val="00B33095"/>
    <w:rsid w:val="00B33C8D"/>
    <w:rsid w:val="00B34119"/>
    <w:rsid w:val="00B354AB"/>
    <w:rsid w:val="00B37FE6"/>
    <w:rsid w:val="00B40317"/>
    <w:rsid w:val="00B425C7"/>
    <w:rsid w:val="00B431A1"/>
    <w:rsid w:val="00B44889"/>
    <w:rsid w:val="00B45CD7"/>
    <w:rsid w:val="00B46102"/>
    <w:rsid w:val="00B46395"/>
    <w:rsid w:val="00B46A88"/>
    <w:rsid w:val="00B4765B"/>
    <w:rsid w:val="00B4786B"/>
    <w:rsid w:val="00B47B18"/>
    <w:rsid w:val="00B51F17"/>
    <w:rsid w:val="00B52186"/>
    <w:rsid w:val="00B521D6"/>
    <w:rsid w:val="00B5223F"/>
    <w:rsid w:val="00B5332C"/>
    <w:rsid w:val="00B565DB"/>
    <w:rsid w:val="00B61349"/>
    <w:rsid w:val="00B61F7E"/>
    <w:rsid w:val="00B624BE"/>
    <w:rsid w:val="00B631AB"/>
    <w:rsid w:val="00B63834"/>
    <w:rsid w:val="00B65067"/>
    <w:rsid w:val="00B659A7"/>
    <w:rsid w:val="00B675CE"/>
    <w:rsid w:val="00B67B01"/>
    <w:rsid w:val="00B7103A"/>
    <w:rsid w:val="00B7249C"/>
    <w:rsid w:val="00B72A60"/>
    <w:rsid w:val="00B72B3C"/>
    <w:rsid w:val="00B72F11"/>
    <w:rsid w:val="00B72FFA"/>
    <w:rsid w:val="00B73F79"/>
    <w:rsid w:val="00B745B0"/>
    <w:rsid w:val="00B76083"/>
    <w:rsid w:val="00B76254"/>
    <w:rsid w:val="00B764DF"/>
    <w:rsid w:val="00B770BE"/>
    <w:rsid w:val="00B8022D"/>
    <w:rsid w:val="00B80553"/>
    <w:rsid w:val="00B8143B"/>
    <w:rsid w:val="00B82632"/>
    <w:rsid w:val="00B862F8"/>
    <w:rsid w:val="00B8660E"/>
    <w:rsid w:val="00B875B5"/>
    <w:rsid w:val="00B916B2"/>
    <w:rsid w:val="00B91B63"/>
    <w:rsid w:val="00B92C68"/>
    <w:rsid w:val="00B94464"/>
    <w:rsid w:val="00B948D1"/>
    <w:rsid w:val="00B95FA2"/>
    <w:rsid w:val="00B96048"/>
    <w:rsid w:val="00B96BD9"/>
    <w:rsid w:val="00B97887"/>
    <w:rsid w:val="00BA1471"/>
    <w:rsid w:val="00BA3FC1"/>
    <w:rsid w:val="00BA4705"/>
    <w:rsid w:val="00BA57F6"/>
    <w:rsid w:val="00BA59DD"/>
    <w:rsid w:val="00BA5D15"/>
    <w:rsid w:val="00BA6A3B"/>
    <w:rsid w:val="00BA78BA"/>
    <w:rsid w:val="00BA7915"/>
    <w:rsid w:val="00BB0888"/>
    <w:rsid w:val="00BB2492"/>
    <w:rsid w:val="00BB2C39"/>
    <w:rsid w:val="00BB47AA"/>
    <w:rsid w:val="00BB56AD"/>
    <w:rsid w:val="00BB5F42"/>
    <w:rsid w:val="00BB7B3F"/>
    <w:rsid w:val="00BC027F"/>
    <w:rsid w:val="00BC08A0"/>
    <w:rsid w:val="00BC0E48"/>
    <w:rsid w:val="00BC0EFE"/>
    <w:rsid w:val="00BC2000"/>
    <w:rsid w:val="00BC2E7E"/>
    <w:rsid w:val="00BC3008"/>
    <w:rsid w:val="00BC3F39"/>
    <w:rsid w:val="00BC3F5C"/>
    <w:rsid w:val="00BC6457"/>
    <w:rsid w:val="00BC7AE4"/>
    <w:rsid w:val="00BD13EE"/>
    <w:rsid w:val="00BD21BD"/>
    <w:rsid w:val="00BD2A6C"/>
    <w:rsid w:val="00BD548D"/>
    <w:rsid w:val="00BD633B"/>
    <w:rsid w:val="00BD6730"/>
    <w:rsid w:val="00BE3541"/>
    <w:rsid w:val="00BE4241"/>
    <w:rsid w:val="00BE5A8B"/>
    <w:rsid w:val="00BE6D07"/>
    <w:rsid w:val="00BF0A7C"/>
    <w:rsid w:val="00BF1859"/>
    <w:rsid w:val="00BF1E56"/>
    <w:rsid w:val="00BF4003"/>
    <w:rsid w:val="00BF4203"/>
    <w:rsid w:val="00BF4CE9"/>
    <w:rsid w:val="00BF648D"/>
    <w:rsid w:val="00BF6933"/>
    <w:rsid w:val="00C00133"/>
    <w:rsid w:val="00C00867"/>
    <w:rsid w:val="00C01B6B"/>
    <w:rsid w:val="00C02288"/>
    <w:rsid w:val="00C02C81"/>
    <w:rsid w:val="00C047AE"/>
    <w:rsid w:val="00C0576E"/>
    <w:rsid w:val="00C05D33"/>
    <w:rsid w:val="00C11297"/>
    <w:rsid w:val="00C11AEF"/>
    <w:rsid w:val="00C12FD7"/>
    <w:rsid w:val="00C14764"/>
    <w:rsid w:val="00C14BB9"/>
    <w:rsid w:val="00C14D9C"/>
    <w:rsid w:val="00C17771"/>
    <w:rsid w:val="00C2056C"/>
    <w:rsid w:val="00C2099D"/>
    <w:rsid w:val="00C20A4E"/>
    <w:rsid w:val="00C220A3"/>
    <w:rsid w:val="00C25F82"/>
    <w:rsid w:val="00C27EC0"/>
    <w:rsid w:val="00C30343"/>
    <w:rsid w:val="00C308E9"/>
    <w:rsid w:val="00C309E5"/>
    <w:rsid w:val="00C30DD4"/>
    <w:rsid w:val="00C316FB"/>
    <w:rsid w:val="00C32702"/>
    <w:rsid w:val="00C33F2F"/>
    <w:rsid w:val="00C359E9"/>
    <w:rsid w:val="00C36ACD"/>
    <w:rsid w:val="00C36EDC"/>
    <w:rsid w:val="00C42995"/>
    <w:rsid w:val="00C438DE"/>
    <w:rsid w:val="00C44CFE"/>
    <w:rsid w:val="00C45C4C"/>
    <w:rsid w:val="00C45CAC"/>
    <w:rsid w:val="00C46115"/>
    <w:rsid w:val="00C47E37"/>
    <w:rsid w:val="00C501AC"/>
    <w:rsid w:val="00C50D01"/>
    <w:rsid w:val="00C512E9"/>
    <w:rsid w:val="00C52388"/>
    <w:rsid w:val="00C529FB"/>
    <w:rsid w:val="00C52F2A"/>
    <w:rsid w:val="00C57979"/>
    <w:rsid w:val="00C65622"/>
    <w:rsid w:val="00C6742C"/>
    <w:rsid w:val="00C678A9"/>
    <w:rsid w:val="00C7032E"/>
    <w:rsid w:val="00C70B3A"/>
    <w:rsid w:val="00C72823"/>
    <w:rsid w:val="00C730A1"/>
    <w:rsid w:val="00C739A0"/>
    <w:rsid w:val="00C73B4E"/>
    <w:rsid w:val="00C74043"/>
    <w:rsid w:val="00C74328"/>
    <w:rsid w:val="00C74B25"/>
    <w:rsid w:val="00C755A5"/>
    <w:rsid w:val="00C76360"/>
    <w:rsid w:val="00C76B31"/>
    <w:rsid w:val="00C76FFB"/>
    <w:rsid w:val="00C77F9C"/>
    <w:rsid w:val="00C81C7C"/>
    <w:rsid w:val="00C84B85"/>
    <w:rsid w:val="00C85B1A"/>
    <w:rsid w:val="00C85CBE"/>
    <w:rsid w:val="00C878AE"/>
    <w:rsid w:val="00C87F1A"/>
    <w:rsid w:val="00C90E7B"/>
    <w:rsid w:val="00C9159F"/>
    <w:rsid w:val="00C91E52"/>
    <w:rsid w:val="00C94C04"/>
    <w:rsid w:val="00C966B8"/>
    <w:rsid w:val="00C976B2"/>
    <w:rsid w:val="00C97B5F"/>
    <w:rsid w:val="00CA16DB"/>
    <w:rsid w:val="00CA2D6C"/>
    <w:rsid w:val="00CA3EF8"/>
    <w:rsid w:val="00CA5966"/>
    <w:rsid w:val="00CA62AD"/>
    <w:rsid w:val="00CA75EE"/>
    <w:rsid w:val="00CB318A"/>
    <w:rsid w:val="00CB4FC7"/>
    <w:rsid w:val="00CB609D"/>
    <w:rsid w:val="00CB64D5"/>
    <w:rsid w:val="00CB6EE1"/>
    <w:rsid w:val="00CB7230"/>
    <w:rsid w:val="00CB7496"/>
    <w:rsid w:val="00CB7C72"/>
    <w:rsid w:val="00CB7E7B"/>
    <w:rsid w:val="00CC0CB1"/>
    <w:rsid w:val="00CC701D"/>
    <w:rsid w:val="00CD1390"/>
    <w:rsid w:val="00CD15B0"/>
    <w:rsid w:val="00CD1872"/>
    <w:rsid w:val="00CD2007"/>
    <w:rsid w:val="00CD3F9D"/>
    <w:rsid w:val="00CD4538"/>
    <w:rsid w:val="00CE0208"/>
    <w:rsid w:val="00CE0A1A"/>
    <w:rsid w:val="00CE133B"/>
    <w:rsid w:val="00CE615A"/>
    <w:rsid w:val="00CE6D5C"/>
    <w:rsid w:val="00CE79A8"/>
    <w:rsid w:val="00CF08FB"/>
    <w:rsid w:val="00CF0A4E"/>
    <w:rsid w:val="00CF2C80"/>
    <w:rsid w:val="00CF67C9"/>
    <w:rsid w:val="00CF7AB8"/>
    <w:rsid w:val="00CF7F76"/>
    <w:rsid w:val="00D014FA"/>
    <w:rsid w:val="00D021E8"/>
    <w:rsid w:val="00D0365F"/>
    <w:rsid w:val="00D04DCF"/>
    <w:rsid w:val="00D0635D"/>
    <w:rsid w:val="00D0705E"/>
    <w:rsid w:val="00D0728F"/>
    <w:rsid w:val="00D07AE0"/>
    <w:rsid w:val="00D1253A"/>
    <w:rsid w:val="00D1276D"/>
    <w:rsid w:val="00D1337E"/>
    <w:rsid w:val="00D13B02"/>
    <w:rsid w:val="00D1490A"/>
    <w:rsid w:val="00D15EED"/>
    <w:rsid w:val="00D16530"/>
    <w:rsid w:val="00D166D2"/>
    <w:rsid w:val="00D20610"/>
    <w:rsid w:val="00D21207"/>
    <w:rsid w:val="00D21D00"/>
    <w:rsid w:val="00D22AC6"/>
    <w:rsid w:val="00D2507D"/>
    <w:rsid w:val="00D2622A"/>
    <w:rsid w:val="00D27E20"/>
    <w:rsid w:val="00D3144F"/>
    <w:rsid w:val="00D333E8"/>
    <w:rsid w:val="00D345FE"/>
    <w:rsid w:val="00D34674"/>
    <w:rsid w:val="00D35023"/>
    <w:rsid w:val="00D35C39"/>
    <w:rsid w:val="00D404C2"/>
    <w:rsid w:val="00D40576"/>
    <w:rsid w:val="00D4463E"/>
    <w:rsid w:val="00D4524F"/>
    <w:rsid w:val="00D4544C"/>
    <w:rsid w:val="00D52A6C"/>
    <w:rsid w:val="00D52AF6"/>
    <w:rsid w:val="00D52D79"/>
    <w:rsid w:val="00D533A0"/>
    <w:rsid w:val="00D55B91"/>
    <w:rsid w:val="00D56901"/>
    <w:rsid w:val="00D5709C"/>
    <w:rsid w:val="00D57CE3"/>
    <w:rsid w:val="00D57EC4"/>
    <w:rsid w:val="00D605A2"/>
    <w:rsid w:val="00D60728"/>
    <w:rsid w:val="00D617BD"/>
    <w:rsid w:val="00D63662"/>
    <w:rsid w:val="00D6382C"/>
    <w:rsid w:val="00D64381"/>
    <w:rsid w:val="00D64D9E"/>
    <w:rsid w:val="00D65FED"/>
    <w:rsid w:val="00D66B74"/>
    <w:rsid w:val="00D66D12"/>
    <w:rsid w:val="00D66D8E"/>
    <w:rsid w:val="00D66E50"/>
    <w:rsid w:val="00D67A84"/>
    <w:rsid w:val="00D67E7B"/>
    <w:rsid w:val="00D71495"/>
    <w:rsid w:val="00D719BC"/>
    <w:rsid w:val="00D71F98"/>
    <w:rsid w:val="00D73256"/>
    <w:rsid w:val="00D7354F"/>
    <w:rsid w:val="00D75486"/>
    <w:rsid w:val="00D7646F"/>
    <w:rsid w:val="00D775DB"/>
    <w:rsid w:val="00D77D34"/>
    <w:rsid w:val="00D803BA"/>
    <w:rsid w:val="00D81CC1"/>
    <w:rsid w:val="00D82D1B"/>
    <w:rsid w:val="00D83CB5"/>
    <w:rsid w:val="00D85E4B"/>
    <w:rsid w:val="00D8699D"/>
    <w:rsid w:val="00D86A38"/>
    <w:rsid w:val="00D86D86"/>
    <w:rsid w:val="00D876C1"/>
    <w:rsid w:val="00D87AEA"/>
    <w:rsid w:val="00D90319"/>
    <w:rsid w:val="00D910CD"/>
    <w:rsid w:val="00D92999"/>
    <w:rsid w:val="00D93730"/>
    <w:rsid w:val="00D94CA8"/>
    <w:rsid w:val="00D95FCB"/>
    <w:rsid w:val="00D96FE0"/>
    <w:rsid w:val="00D9734B"/>
    <w:rsid w:val="00DA0315"/>
    <w:rsid w:val="00DA0394"/>
    <w:rsid w:val="00DA1063"/>
    <w:rsid w:val="00DA106E"/>
    <w:rsid w:val="00DA1C2C"/>
    <w:rsid w:val="00DA3B90"/>
    <w:rsid w:val="00DA474D"/>
    <w:rsid w:val="00DA4E95"/>
    <w:rsid w:val="00DA5AE3"/>
    <w:rsid w:val="00DA5FFF"/>
    <w:rsid w:val="00DA6282"/>
    <w:rsid w:val="00DB1332"/>
    <w:rsid w:val="00DB4BF4"/>
    <w:rsid w:val="00DB789E"/>
    <w:rsid w:val="00DC0F44"/>
    <w:rsid w:val="00DC1060"/>
    <w:rsid w:val="00DC22E9"/>
    <w:rsid w:val="00DC33A5"/>
    <w:rsid w:val="00DC33FE"/>
    <w:rsid w:val="00DC35D8"/>
    <w:rsid w:val="00DC3721"/>
    <w:rsid w:val="00DC4187"/>
    <w:rsid w:val="00DC45CA"/>
    <w:rsid w:val="00DC56C9"/>
    <w:rsid w:val="00DC73E7"/>
    <w:rsid w:val="00DC7B02"/>
    <w:rsid w:val="00DD2938"/>
    <w:rsid w:val="00DD31B6"/>
    <w:rsid w:val="00DD33C5"/>
    <w:rsid w:val="00DD36D5"/>
    <w:rsid w:val="00DD54AB"/>
    <w:rsid w:val="00DD70C5"/>
    <w:rsid w:val="00DD7E6B"/>
    <w:rsid w:val="00DE05C2"/>
    <w:rsid w:val="00DE0CC8"/>
    <w:rsid w:val="00DE1AFA"/>
    <w:rsid w:val="00DE25A8"/>
    <w:rsid w:val="00DE25C8"/>
    <w:rsid w:val="00DE32B4"/>
    <w:rsid w:val="00DE5114"/>
    <w:rsid w:val="00DE5A12"/>
    <w:rsid w:val="00DE5E7E"/>
    <w:rsid w:val="00DE75E6"/>
    <w:rsid w:val="00DF0003"/>
    <w:rsid w:val="00DF029A"/>
    <w:rsid w:val="00DF06C3"/>
    <w:rsid w:val="00DF224A"/>
    <w:rsid w:val="00DF2BD7"/>
    <w:rsid w:val="00DF2E29"/>
    <w:rsid w:val="00DF59B6"/>
    <w:rsid w:val="00DF5EBA"/>
    <w:rsid w:val="00DF6E2F"/>
    <w:rsid w:val="00E00E9D"/>
    <w:rsid w:val="00E03E21"/>
    <w:rsid w:val="00E04C4A"/>
    <w:rsid w:val="00E06033"/>
    <w:rsid w:val="00E078FB"/>
    <w:rsid w:val="00E109EA"/>
    <w:rsid w:val="00E10D5D"/>
    <w:rsid w:val="00E113E0"/>
    <w:rsid w:val="00E1199E"/>
    <w:rsid w:val="00E1526C"/>
    <w:rsid w:val="00E152C4"/>
    <w:rsid w:val="00E152E3"/>
    <w:rsid w:val="00E1587C"/>
    <w:rsid w:val="00E16AAB"/>
    <w:rsid w:val="00E177CB"/>
    <w:rsid w:val="00E208DD"/>
    <w:rsid w:val="00E22857"/>
    <w:rsid w:val="00E230DE"/>
    <w:rsid w:val="00E2363E"/>
    <w:rsid w:val="00E238E8"/>
    <w:rsid w:val="00E247C6"/>
    <w:rsid w:val="00E25226"/>
    <w:rsid w:val="00E2685B"/>
    <w:rsid w:val="00E26EE9"/>
    <w:rsid w:val="00E27FAD"/>
    <w:rsid w:val="00E31748"/>
    <w:rsid w:val="00E322E2"/>
    <w:rsid w:val="00E3392B"/>
    <w:rsid w:val="00E33C63"/>
    <w:rsid w:val="00E33C84"/>
    <w:rsid w:val="00E33D6A"/>
    <w:rsid w:val="00E33D85"/>
    <w:rsid w:val="00E34467"/>
    <w:rsid w:val="00E34AA1"/>
    <w:rsid w:val="00E35E20"/>
    <w:rsid w:val="00E3679C"/>
    <w:rsid w:val="00E36EB6"/>
    <w:rsid w:val="00E371A1"/>
    <w:rsid w:val="00E3765E"/>
    <w:rsid w:val="00E41D65"/>
    <w:rsid w:val="00E426B2"/>
    <w:rsid w:val="00E42EF2"/>
    <w:rsid w:val="00E43BF6"/>
    <w:rsid w:val="00E442D0"/>
    <w:rsid w:val="00E44498"/>
    <w:rsid w:val="00E44962"/>
    <w:rsid w:val="00E44E13"/>
    <w:rsid w:val="00E45384"/>
    <w:rsid w:val="00E50636"/>
    <w:rsid w:val="00E50A56"/>
    <w:rsid w:val="00E51728"/>
    <w:rsid w:val="00E51E9F"/>
    <w:rsid w:val="00E53656"/>
    <w:rsid w:val="00E551C0"/>
    <w:rsid w:val="00E5523A"/>
    <w:rsid w:val="00E5627B"/>
    <w:rsid w:val="00E56EBD"/>
    <w:rsid w:val="00E6019F"/>
    <w:rsid w:val="00E62C48"/>
    <w:rsid w:val="00E6320A"/>
    <w:rsid w:val="00E63CDB"/>
    <w:rsid w:val="00E64AB7"/>
    <w:rsid w:val="00E66B45"/>
    <w:rsid w:val="00E71696"/>
    <w:rsid w:val="00E73656"/>
    <w:rsid w:val="00E74474"/>
    <w:rsid w:val="00E75E57"/>
    <w:rsid w:val="00E76501"/>
    <w:rsid w:val="00E77112"/>
    <w:rsid w:val="00E805A4"/>
    <w:rsid w:val="00E80DA8"/>
    <w:rsid w:val="00E80E45"/>
    <w:rsid w:val="00E81994"/>
    <w:rsid w:val="00E821AD"/>
    <w:rsid w:val="00E82838"/>
    <w:rsid w:val="00E82BFA"/>
    <w:rsid w:val="00E8332C"/>
    <w:rsid w:val="00E83AEF"/>
    <w:rsid w:val="00E83F32"/>
    <w:rsid w:val="00E8449A"/>
    <w:rsid w:val="00E849B7"/>
    <w:rsid w:val="00E85A35"/>
    <w:rsid w:val="00E85D2E"/>
    <w:rsid w:val="00E9011C"/>
    <w:rsid w:val="00E90323"/>
    <w:rsid w:val="00E90718"/>
    <w:rsid w:val="00E91935"/>
    <w:rsid w:val="00E91D95"/>
    <w:rsid w:val="00E93326"/>
    <w:rsid w:val="00E95DD0"/>
    <w:rsid w:val="00E96166"/>
    <w:rsid w:val="00E96F7D"/>
    <w:rsid w:val="00E9730C"/>
    <w:rsid w:val="00EA0172"/>
    <w:rsid w:val="00EA0CA2"/>
    <w:rsid w:val="00EA5A1C"/>
    <w:rsid w:val="00EA5BA1"/>
    <w:rsid w:val="00EA6859"/>
    <w:rsid w:val="00EB0426"/>
    <w:rsid w:val="00EB1F97"/>
    <w:rsid w:val="00EB2A62"/>
    <w:rsid w:val="00EB3940"/>
    <w:rsid w:val="00EB3A58"/>
    <w:rsid w:val="00EB4CD3"/>
    <w:rsid w:val="00EB68D1"/>
    <w:rsid w:val="00EC1001"/>
    <w:rsid w:val="00EC10D5"/>
    <w:rsid w:val="00EC11EF"/>
    <w:rsid w:val="00EC23C7"/>
    <w:rsid w:val="00EC2C09"/>
    <w:rsid w:val="00EC2F41"/>
    <w:rsid w:val="00EC33E7"/>
    <w:rsid w:val="00EC4ED3"/>
    <w:rsid w:val="00EC7604"/>
    <w:rsid w:val="00EC7816"/>
    <w:rsid w:val="00ED74AA"/>
    <w:rsid w:val="00ED7726"/>
    <w:rsid w:val="00EE00A2"/>
    <w:rsid w:val="00EE0A3C"/>
    <w:rsid w:val="00EE1AFF"/>
    <w:rsid w:val="00EE1F8F"/>
    <w:rsid w:val="00EE5635"/>
    <w:rsid w:val="00EE63F4"/>
    <w:rsid w:val="00EF1D1A"/>
    <w:rsid w:val="00EF2BF0"/>
    <w:rsid w:val="00EF3F5F"/>
    <w:rsid w:val="00EF4794"/>
    <w:rsid w:val="00EF487D"/>
    <w:rsid w:val="00EF6A0C"/>
    <w:rsid w:val="00F013F1"/>
    <w:rsid w:val="00F027D5"/>
    <w:rsid w:val="00F0652A"/>
    <w:rsid w:val="00F0692A"/>
    <w:rsid w:val="00F071E2"/>
    <w:rsid w:val="00F10837"/>
    <w:rsid w:val="00F12DDE"/>
    <w:rsid w:val="00F1473B"/>
    <w:rsid w:val="00F210DF"/>
    <w:rsid w:val="00F22A14"/>
    <w:rsid w:val="00F2369C"/>
    <w:rsid w:val="00F243A1"/>
    <w:rsid w:val="00F248AB"/>
    <w:rsid w:val="00F253C1"/>
    <w:rsid w:val="00F25938"/>
    <w:rsid w:val="00F26738"/>
    <w:rsid w:val="00F30D86"/>
    <w:rsid w:val="00F315EC"/>
    <w:rsid w:val="00F3177D"/>
    <w:rsid w:val="00F34128"/>
    <w:rsid w:val="00F35A8C"/>
    <w:rsid w:val="00F36CB1"/>
    <w:rsid w:val="00F3798B"/>
    <w:rsid w:val="00F416F9"/>
    <w:rsid w:val="00F42E42"/>
    <w:rsid w:val="00F440EE"/>
    <w:rsid w:val="00F46746"/>
    <w:rsid w:val="00F47C6F"/>
    <w:rsid w:val="00F50627"/>
    <w:rsid w:val="00F51738"/>
    <w:rsid w:val="00F5208F"/>
    <w:rsid w:val="00F52365"/>
    <w:rsid w:val="00F53030"/>
    <w:rsid w:val="00F54732"/>
    <w:rsid w:val="00F54D71"/>
    <w:rsid w:val="00F55445"/>
    <w:rsid w:val="00F554FF"/>
    <w:rsid w:val="00F556D4"/>
    <w:rsid w:val="00F56425"/>
    <w:rsid w:val="00F5651E"/>
    <w:rsid w:val="00F56B7B"/>
    <w:rsid w:val="00F56F56"/>
    <w:rsid w:val="00F620D7"/>
    <w:rsid w:val="00F62CAD"/>
    <w:rsid w:val="00F67DA4"/>
    <w:rsid w:val="00F67FA2"/>
    <w:rsid w:val="00F72A64"/>
    <w:rsid w:val="00F73D09"/>
    <w:rsid w:val="00F7410B"/>
    <w:rsid w:val="00F745CF"/>
    <w:rsid w:val="00F76898"/>
    <w:rsid w:val="00F77324"/>
    <w:rsid w:val="00F77341"/>
    <w:rsid w:val="00F77563"/>
    <w:rsid w:val="00F77B7B"/>
    <w:rsid w:val="00F77BB7"/>
    <w:rsid w:val="00F80C5C"/>
    <w:rsid w:val="00F81600"/>
    <w:rsid w:val="00F81C48"/>
    <w:rsid w:val="00F81D9F"/>
    <w:rsid w:val="00F820BC"/>
    <w:rsid w:val="00F82767"/>
    <w:rsid w:val="00F82ABD"/>
    <w:rsid w:val="00F82D9B"/>
    <w:rsid w:val="00F8455D"/>
    <w:rsid w:val="00F84F47"/>
    <w:rsid w:val="00F85A7B"/>
    <w:rsid w:val="00F85F6E"/>
    <w:rsid w:val="00F87A81"/>
    <w:rsid w:val="00F87B58"/>
    <w:rsid w:val="00F94751"/>
    <w:rsid w:val="00F9732E"/>
    <w:rsid w:val="00F979E6"/>
    <w:rsid w:val="00FA05F3"/>
    <w:rsid w:val="00FA2CC7"/>
    <w:rsid w:val="00FA2D65"/>
    <w:rsid w:val="00FA4444"/>
    <w:rsid w:val="00FB0335"/>
    <w:rsid w:val="00FB19F7"/>
    <w:rsid w:val="00FB2833"/>
    <w:rsid w:val="00FB78C9"/>
    <w:rsid w:val="00FB78EE"/>
    <w:rsid w:val="00FC0E88"/>
    <w:rsid w:val="00FC0F32"/>
    <w:rsid w:val="00FC19DA"/>
    <w:rsid w:val="00FC2334"/>
    <w:rsid w:val="00FC2FE2"/>
    <w:rsid w:val="00FC3F55"/>
    <w:rsid w:val="00FC441C"/>
    <w:rsid w:val="00FC5EAF"/>
    <w:rsid w:val="00FC657B"/>
    <w:rsid w:val="00FC6A76"/>
    <w:rsid w:val="00FC7843"/>
    <w:rsid w:val="00FD1488"/>
    <w:rsid w:val="00FD2C5E"/>
    <w:rsid w:val="00FD389B"/>
    <w:rsid w:val="00FD43A7"/>
    <w:rsid w:val="00FD4444"/>
    <w:rsid w:val="00FD44A6"/>
    <w:rsid w:val="00FD4683"/>
    <w:rsid w:val="00FD4E97"/>
    <w:rsid w:val="00FD5883"/>
    <w:rsid w:val="00FD627F"/>
    <w:rsid w:val="00FD7E69"/>
    <w:rsid w:val="00FE13B3"/>
    <w:rsid w:val="00FE2D56"/>
    <w:rsid w:val="00FE429C"/>
    <w:rsid w:val="00FE4A7E"/>
    <w:rsid w:val="00FE5274"/>
    <w:rsid w:val="00FE5BC8"/>
    <w:rsid w:val="00FE674F"/>
    <w:rsid w:val="00FF12CF"/>
    <w:rsid w:val="00FF217D"/>
    <w:rsid w:val="00FF231B"/>
    <w:rsid w:val="00FF4D6A"/>
    <w:rsid w:val="00FF4E33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53766EB"/>
  <w15:docId w15:val="{94D8DDB4-D897-4EF0-9557-EB2FFFA241A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in Text" w:uiPriority="99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7606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9418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41821"/>
  </w:style>
  <w:style w:type="paragraph" w:styleId="Zaglavlje">
    <w:name w:val="header"/>
    <w:basedOn w:val="Normal"/>
    <w:rsid w:val="00717E05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1313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3227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227A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D0AA2"/>
    <w:pPr>
      <w:ind w:left="720"/>
      <w:contextualSpacing/>
    </w:pPr>
  </w:style>
  <w:style w:type="paragraph" w:styleId="Bezproreda">
    <w:name w:val="No Spacing"/>
    <w:uiPriority w:val="1"/>
    <w:qFormat/>
    <w:rsid w:val="003918C5"/>
    <w:rPr>
      <w:sz w:val="24"/>
      <w:szCs w:val="24"/>
    </w:rPr>
  </w:style>
  <w:style w:type="paragraph" w:styleId="Obinitekst">
    <w:name w:val="Plain Text"/>
    <w:basedOn w:val="Normal"/>
    <w:link w:val="ObinitekstChar"/>
    <w:uiPriority w:val="99"/>
    <w:unhideWhenUsed/>
    <w:rsid w:val="005D57B1"/>
    <w:rPr>
      <w:rFonts w:ascii="Calibri" w:hAnsi="Calibri" w:eastAsiaTheme="minorHAnsi" w:cstheme="minorBidi"/>
      <w:sz w:val="22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rsid w:val="005D57B1"/>
    <w:rPr>
      <w:rFonts w:ascii="Calibri" w:hAnsi="Calibri" w:eastAsiaTheme="minorHAnsi" w:cstheme="minorBidi"/>
      <w:sz w:val="22"/>
      <w:szCs w:val="21"/>
      <w:lang w:eastAsia="en-US"/>
    </w:rPr>
  </w:style>
  <w:style w:type="numbering" w:styleId="Bezpopisa1" w:customStyle="true">
    <w:name w:val="Bez popisa1"/>
    <w:next w:val="Bezpopisa"/>
    <w:uiPriority w:val="99"/>
    <w:semiHidden/>
    <w:unhideWhenUsed/>
    <w:rsid w:val="006B28DD"/>
  </w:style>
  <w:style w:type="character" w:styleId="Tekstrezerviranogmjesta">
    <w:name w:val="Placeholder Text"/>
    <w:basedOn w:val="Zadanifontodlomka"/>
    <w:uiPriority w:val="99"/>
    <w:semiHidden/>
    <w:rsid w:val="002F30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3080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3080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3080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3080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93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29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7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5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32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04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78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0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5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6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77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0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2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6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19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4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8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0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2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64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26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5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6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1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51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60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81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7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0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59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6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79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5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6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9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6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15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4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83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66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15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2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6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3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67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0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227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3053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260676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84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78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601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46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73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60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86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9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88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8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528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37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10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25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53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73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43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240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546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51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1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789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1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06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14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00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651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74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29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307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5813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97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2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53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3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52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49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501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00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13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0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201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5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697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7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286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508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705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282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87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7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15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38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18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3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7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403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17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16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1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6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37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95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92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308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77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1288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026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45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681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70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67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13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01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060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44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77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32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222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5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871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37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9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15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70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5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33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439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13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600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94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14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7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551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8718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6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2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12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8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3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9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61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32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2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67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96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131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97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86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781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70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25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992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78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741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13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74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729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70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5969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09732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8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51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1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460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62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66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0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97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0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444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50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588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01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13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255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92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954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60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39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85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835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65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04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268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2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6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310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018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20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26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18968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8562926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46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05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45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2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72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268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84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043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62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556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023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0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298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4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4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686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9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13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845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009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56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825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61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12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4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2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63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65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93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2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888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93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0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84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998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1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911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27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180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15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1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7631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385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036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813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00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051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06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072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243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088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449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39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8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66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324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44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26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551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824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9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2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187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26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83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0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744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21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8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915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3524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84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2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43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3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8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150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0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238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33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250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95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075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5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256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38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77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3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3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9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4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114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28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061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608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53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0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874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5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34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23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70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44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23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46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31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079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5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9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60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799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89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631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9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36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095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03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98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15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92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3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241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09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401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40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36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1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100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76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02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872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47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17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184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5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16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13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0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2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344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543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10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233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96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82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7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70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049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282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6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319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407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5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76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101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336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071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35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88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047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6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2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88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744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35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185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649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80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291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717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637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571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07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146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34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02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6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26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0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54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781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944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988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12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3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963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7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10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53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001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5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25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280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468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736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600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935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49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437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1482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101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77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54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913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3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2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38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976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81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95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102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573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078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53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32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441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0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54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92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0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28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481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044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8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2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94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399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221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961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465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592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42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62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9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41178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250337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30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76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6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kolovoza 2026.</izvorni_sadrzaj>
    <derivirana_varijabla naziv="DomainObject.PlaniraniZavrsetakDatum_1">24. kolovoza 2026.</derivirana_varijabla>
  </DomainObject.PlaniraniZavrsetakDatum>
  <DomainObject.PlaniraniPocetakDatum>
    <izvorni_sadrzaj>24. kolovoza 2026.</izvorni_sadrzaj>
    <derivirana_varijabla naziv="DomainObject.PlaniraniPocetakDatum_1">24. kolovoza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kolovoza 2026.</izvorni_sadrzaj>
    <derivirana_varijabla naziv="DomainObject.Zapisnik.DatumKreiranja_1">24.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St-182/2026-20</izvorni_sadrzaj>
    <derivirana_varijabla naziv="DomainObject.Zapisnik.Oznaka_1">St-182/2026-20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2026.</izvorni_sadrzaj>
    <derivirana_varijabla naziv="DomainObject.Predmet.DatumOsnivanja_1">14.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St-182/2026</izvorni_sadrzaj>
    <derivirana_varijabla naziv="DomainObject.Predmet.OznakaBroj_1">St-182/2026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SELIN d.o.o.</izvorni_sadrzaj>
    <derivirana_varijabla naziv="DomainObject.Predmet.StrankaFormated_1">  SELIN d.o.o.</derivirana_varijabla>
  </DomainObject.Predmet.StrankaFormated>
  <DomainObject.Predmet.StrankaFormatedOIB>
    <izvorni_sadrzaj>  SELIN d.o.o., OIB 41403416261</izvorni_sadrzaj>
    <derivirana_varijabla naziv="DomainObject.Predmet.StrankaFormatedOIB_1">  SELIN d.o.o., OIB 41403416261</derivirana_varijabla>
  </DomainObject.Predmet.StrankaFormatedOIB>
  <DomainObject.Predmet.StrankaFormatedWithAdress>
    <izvorni_sadrzaj> SELIN d.o.o., Ante Starčevića 8, 51000 Rijeka</izvorni_sadrzaj>
    <derivirana_varijabla naziv="DomainObject.Predmet.StrankaFormatedWithAdress_1"> SELIN d.o.o., Ante Starčevića 8, 51000 Rijeka</derivirana_varijabla>
  </DomainObject.Predmet.StrankaFormatedWithAdress>
  <DomainObject.Predmet.StrankaFormatedWithAdressOIB>
    <izvorni_sadrzaj> SELIN d.o.o., OIB 41403416261, Ante Starčevića 8, 51000 Rijeka</izvorni_sadrzaj>
    <derivirana_varijabla naziv="DomainObject.Predmet.StrankaFormatedWithAdressOIB_1"> SELIN d.o.o., OIB 41403416261, Ante Starčevića 8, 51000 Rijeka</derivirana_varijabla>
  </DomainObject.Predmet.StrankaFormatedWithAdressOIB>
  <DomainObject.Predmet.StrankaWithAdress>
    <izvorni_sadrzaj>SELIN d.o.o. Ante Starčevića 8,51000 Rijeka</izvorni_sadrzaj>
    <derivirana_varijabla naziv="DomainObject.Predmet.StrankaWithAdress_1">SELIN d.o.o. Ante Starčevića 8,51000 Rijeka</derivirana_varijabla>
  </DomainObject.Predmet.StrankaWithAdress>
  <DomainObject.Predmet.StrankaWithAdressOIB>
    <izvorni_sadrzaj>SELIN d.o.o., OIB 41403416261, Ante Starčevića 8,51000 Rijeka</izvorni_sadrzaj>
    <derivirana_varijabla naziv="DomainObject.Predmet.StrankaWithAdressOIB_1">SELIN d.o.o., OIB 41403416261, Ante Starčevića 8,51000 Rijeka</derivirana_varijabla>
  </DomainObject.Predmet.StrankaWithAdressOIB>
  <DomainObject.Predmet.StrankaNazivFormated>
    <izvorni_sadrzaj>SELIN d.o.o.</izvorni_sadrzaj>
    <derivirana_varijabla naziv="DomainObject.Predmet.StrankaNazivFormated_1">SELIN d.o.o.</derivirana_varijabla>
  </DomainObject.Predmet.StrankaNazivFormated>
  <DomainObject.Predmet.StrankaNazivFormatedOIB>
    <izvorni_sadrzaj>SELIN d.o.o., OIB 41403416261</izvorni_sadrzaj>
    <derivirana_varijabla naziv="DomainObject.Predmet.StrankaNazivFormatedOIB_1">SELIN d.o.o., OIB 41403416261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SELIN d.o.o.</item>
    </izvorni_sadrzaj>
    <derivirana_varijabla naziv="DomainObject.Predmet.StrankaListFormated_1">
      <item>SELIN d.o.o.</item>
    </derivirana_varijabla>
  </DomainObject.Predmet.StrankaListFormated>
  <DomainObject.Predmet.StrankaListFormatedOIB>
    <izvorni_sadrzaj>
      <item>SELIN d.o.o., OIB 41403416261</item>
    </izvorni_sadrzaj>
    <derivirana_varijabla naziv="DomainObject.Predmet.StrankaListFormatedOIB_1">
      <item>SELIN d.o.o., OIB 41403416261</item>
    </derivirana_varijabla>
  </DomainObject.Predmet.StrankaListFormatedOIB>
  <DomainObject.Predmet.StrankaListFormatedWithAdress>
    <izvorni_sadrzaj>
      <item>SELIN d.o.o., Ante Starčevića 8, 51000 Rijeka</item>
    </izvorni_sadrzaj>
    <derivirana_varijabla naziv="DomainObject.Predmet.StrankaListFormatedWithAdress_1">
      <item>SELIN d.o.o., Ante Starčevića 8, 51000 Rijeka</item>
    </derivirana_varijabla>
  </DomainObject.Predmet.StrankaListFormatedWithAdress>
  <DomainObject.Predmet.StrankaListFormatedWithAdressOIB>
    <izvorni_sadrzaj>
      <item>SELIN d.o.o., OIB 41403416261, Ante Starčevića 8, 51000 Rijeka</item>
    </izvorni_sadrzaj>
    <derivirana_varijabla naziv="DomainObject.Predmet.StrankaListFormatedWithAdressOIB_1">
      <item>SELIN d.o.o., OIB 41403416261, Ante Starčevića 8, 51000 Rijeka</item>
    </derivirana_varijabla>
  </DomainObject.Predmet.StrankaListFormatedWithAdressOIB>
  <DomainObject.Predmet.StrankaListNazivFormated>
    <izvorni_sadrzaj>
      <item>SELIN d.o.o.</item>
    </izvorni_sadrzaj>
    <derivirana_varijabla naziv="DomainObject.Predmet.StrankaListNazivFormated_1">
      <item>SELIN d.o.o.</item>
    </derivirana_varijabla>
  </DomainObject.Predmet.StrankaListNazivFormated>
  <DomainObject.Predmet.StrankaListNazivFormatedOIB>
    <izvorni_sadrzaj>
      <item>SELIN d.o.o., OIB 41403416261</item>
    </izvorni_sadrzaj>
    <derivirana_varijabla naziv="DomainObject.Predmet.StrankaListNazivFormatedOIB_1">
      <item>SELIN d.o.o., OIB 41403416261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kolovoza 2026.</izvorni_sadrzaj>
    <derivirana_varijabla naziv="DomainObject.Datum_1">24. kolovoza 2026.</derivirana_varijabla>
  </DomainObject.Datum>
  <DomainObject.PoslovniBrojDokumenta>
    <izvorni_sadrzaj>St-182/2026-20</izvorni_sadrzaj>
    <derivirana_varijabla naziv="DomainObject.PoslovniBrojDokumenta_1">St-182/2026-20</derivirana_varijabla>
  </DomainObject.PoslovniBrojDokumenta>
  <DomainObject.Predmet.StrankaIDrugi>
    <izvorni_sadrzaj>SELIN d.o.o.</izvorni_sadrzaj>
    <derivirana_varijabla naziv="DomainObject.Predmet.StrankaIDrugi_1">SELIN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SELIN d.o.o., OIB 41403416261, Ante Starčevića 8, 51000 Rijeka</izvorni_sadrzaj>
    <derivirana_varijabla naziv="DomainObject.Predmet.StrankaIDrugiAdressOIB_1">SELIN d.o.o., OIB 41403416261, Ante Starčevića 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SELIN d.o.o.</item>
    </izvorni_sadrzaj>
    <derivirana_varijabla naziv="DomainObject.Predmet.SudioniciListNaziv_1">
      <item>SELIN d.o.o.</item>
    </derivirana_varijabla>
  </DomainObject.Predmet.SudioniciListNaziv>
  <DomainObject.Predmet.SudioniciListAdressOIB>
    <izvorni_sadrzaj>
      <item>SELIN d.o.o., OIB 41403416261, Ante Starčevića 8,51000 Rijeka</item>
    </izvorni_sadrzaj>
    <derivirana_varijabla naziv="DomainObject.Predmet.SudioniciListAdressOIB_1">
      <item>SELIN d.o.o., OIB 41403416261, Ante Starčevića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41403416261</item>
    </izvorni_sadrzaj>
    <derivirana_varijabla naziv="DomainObject.Predmet.SudioniciListNazivOIB_1">
      <item>, OIB 41403416261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LJUBENKO, OIB 38955759387,  Ul. Bože Gumpca 53A, 52100 Pula</item>
    </izvorni_sadrzaj>
    <derivirana_varijabla naziv="DomainObject.Predmet.StecajniUpraviteljiListAddressOIB_1">
      <item>ANTONIA LJUBENKO, OIB 38955759387,  Ul. Bože Gumpca 53A,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2026.</izvorni_sadrzaj>
    <derivirana_varijabla naziv="DomainObject.Predmet.DatumPocetkaProcesa_1">13.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B57FE-B1DC-4711-A4BC-1ED0664F1F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233</properties:Words>
  <properties:Characters>1278</properties:Characters>
  <properties:Lines>59</properties:Lines>
  <properties:Paragraphs>26</properties:Paragraphs>
  <properties:TotalTime>144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2026-08-21T10:47:00Z</dcterms:created>
  <dc:creator>stecaj</dc:creator>
  <cp:lastModifiedBy>Dajana Jurković</cp:lastModifiedBy>
  <cp:lastPrinted>2025-02-28T09:10:00Z</cp:lastPrinted>
  <dcterms:modified xmlns:xsi="http://www.w3.org/2001/XMLSchema-instance" xsi:type="dcterms:W3CDTF">2026-08-24T07:14:00Z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St-182/2026-20 / Zapisnik - Ročište radi ispitivanja tražbina (182,26 ispitivanje tražbina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